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5C0557" w14:paraId="6B512629" w14:textId="77777777" w:rsidTr="00F50294">
        <w:tc>
          <w:tcPr>
            <w:tcW w:w="2654" w:type="pct"/>
          </w:tcPr>
          <w:p w14:paraId="447D2233" w14:textId="77777777" w:rsidR="005C0557" w:rsidRPr="00B520DD" w:rsidRDefault="00000000" w:rsidP="005C0557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1F9F7CA2">
                <v:line id="_x0000_s1183" style="position:absolute;left:0;text-align:left;z-index:4" from="66.85pt,51.1pt" to="182.3pt,51.1pt" o:allowincell="f"/>
              </w:pict>
            </w:r>
            <w:r w:rsidR="005C0557">
              <w:rPr>
                <w:noProof/>
                <w:sz w:val="26"/>
                <w:szCs w:val="26"/>
              </w:rPr>
              <w:t>SỞ</w:t>
            </w:r>
            <w:r w:rsidR="005C0557" w:rsidRPr="00B520DD">
              <w:rPr>
                <w:sz w:val="26"/>
                <w:szCs w:val="26"/>
              </w:rPr>
              <w:t xml:space="preserve"> GD</w:t>
            </w:r>
            <w:r w:rsidR="005C0557">
              <w:rPr>
                <w:sz w:val="26"/>
                <w:szCs w:val="26"/>
              </w:rPr>
              <w:t xml:space="preserve">&amp;ĐT </w:t>
            </w:r>
            <w:r w:rsidR="005C0557" w:rsidRPr="00B520DD">
              <w:rPr>
                <w:sz w:val="26"/>
                <w:szCs w:val="26"/>
              </w:rPr>
              <w:t>ĐẮK LẮK</w:t>
            </w:r>
            <w:bookmarkEnd w:id="0"/>
          </w:p>
          <w:p w14:paraId="0F95E615" w14:textId="77777777" w:rsidR="005C0557" w:rsidRPr="00B520DD" w:rsidRDefault="005C0557" w:rsidP="005C0557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04A86828" w14:textId="77777777" w:rsidR="005C0557" w:rsidRPr="00F23792" w:rsidRDefault="005C0557" w:rsidP="005C0557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23792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- CN</w:t>
            </w:r>
          </w:p>
          <w:p w14:paraId="4BB086AB" w14:textId="77777777" w:rsidR="005C0557" w:rsidRPr="00B520DD" w:rsidRDefault="005C0557" w:rsidP="005C0557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1CBCCC04" w14:textId="4E2B3A8B" w:rsidR="005C0557" w:rsidRPr="00B520DD" w:rsidRDefault="005C0557" w:rsidP="005C0557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04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04F81FE9" w14:textId="77777777" w:rsidR="005C0557" w:rsidRDefault="005C0557" w:rsidP="005C05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KHẢO SÁT CUỐI KỲ I</w:t>
            </w:r>
          </w:p>
          <w:p w14:paraId="3DECE5C4" w14:textId="77777777" w:rsidR="005C0557" w:rsidRPr="00B520DD" w:rsidRDefault="005C0557" w:rsidP="005C0557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44376BEA" w14:textId="77777777" w:rsidR="005C0557" w:rsidRPr="00B520DD" w:rsidRDefault="005C0557" w:rsidP="005C0557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>
              <w:rPr>
                <w:b/>
                <w:bCs/>
                <w:sz w:val="26"/>
                <w:szCs w:val="26"/>
              </w:rPr>
              <w:t xml:space="preserve">ôn: </w:t>
            </w:r>
            <w:proofErr w:type="spellStart"/>
            <w:r>
              <w:rPr>
                <w:b/>
                <w:bCs/>
                <w:sz w:val="26"/>
                <w:szCs w:val="26"/>
              </w:rPr>
              <w:t>Vật</w:t>
            </w:r>
            <w:proofErr w:type="spellEnd"/>
            <w:r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12</w:t>
            </w:r>
          </w:p>
          <w:p w14:paraId="1D33D670" w14:textId="77777777" w:rsidR="005C0557" w:rsidRPr="00ED7FB6" w:rsidRDefault="005C0557" w:rsidP="005C0557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19B90DBF" w14:textId="68B645C6" w:rsidR="005C0557" w:rsidRPr="00B520DD" w:rsidRDefault="005C0557" w:rsidP="005C055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331E191" w14:textId="77777777" w:rsidR="00653533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268B82F5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08B00242" w14:textId="77777777" w:rsidR="00653533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004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4BA73617" w14:textId="77777777" w:rsidR="00653533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68D2F5F5" w14:textId="77777777" w:rsidR="00653533" w:rsidRPr="00B520DD" w:rsidRDefault="00653533" w:rsidP="00DC56CC">
      <w:pPr>
        <w:rPr>
          <w:sz w:val="26"/>
          <w:szCs w:val="26"/>
        </w:rPr>
      </w:pPr>
    </w:p>
    <w:p w14:paraId="00329D89" w14:textId="77777777" w:rsidR="00653533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512BA72D">
          <v:line id="_x0000_s1027" style="position:absolute;z-index:3" from="3.75pt,1.4pt" to="499.8pt,1.4pt"/>
        </w:pict>
      </w:r>
    </w:p>
    <w:p w14:paraId="30D248F8" w14:textId="77777777" w:rsidR="00653533" w:rsidRDefault="00000000" w:rsidP="00856493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u w:val="single"/>
          <w:lang w:val="pt-BR"/>
        </w:rPr>
      </w:pPr>
      <w:bookmarkStart w:id="2" w:name="note"/>
      <w:bookmarkEnd w:id="2"/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R,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cuộn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thuần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L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dung C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1475" w:dyaOrig="360" w14:anchorId="12B94F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5pt;height:18pt" o:ole="">
            <v:imagedata r:id="rId7" o:title=""/>
          </v:shape>
          <o:OLEObject Type="Embed" ProgID="Equation.DSMT4" ShapeID="_x0000_i1025" DrawAspect="Content" ObjectID="_1764520831" r:id="rId8"/>
        </w:objec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:</w:t>
      </w:r>
    </w:p>
    <w:p w14:paraId="0E460E6A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756" w:dyaOrig="707" w14:anchorId="6A336482">
          <v:shape id="_x0000_i1026" type="#_x0000_t75" style="width:138pt;height:35.25pt" o:ole="">
            <v:imagedata r:id="rId9" o:title=""/>
          </v:shape>
          <o:OLEObject Type="Embed" ProgID="Equation.DSMT4" ShapeID="_x0000_i1026" DrawAspect="Content" ObjectID="_1764520832" r:id="rId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321" w:dyaOrig="707" w14:anchorId="50A3D14D">
          <v:shape id="_x0000_i1027" type="#_x0000_t75" style="width:116.25pt;height:35.25pt;mso-position-horizontal-relative:page;mso-position-vertical-relative:page" o:ole="">
            <v:imagedata r:id="rId11" o:title=""/>
          </v:shape>
          <o:OLEObject Type="Embed" ProgID="Equation.DSMT4" ShapeID="_x0000_i1027" DrawAspect="Content" ObjectID="_1764520833" r:id="rId12"/>
        </w:object>
      </w:r>
    </w:p>
    <w:p w14:paraId="30A3C2D7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830" w:dyaOrig="707" w14:anchorId="37A15D67">
          <v:shape id="_x0000_i1028" type="#_x0000_t75" style="width:141.75pt;height:35.25pt" o:ole="">
            <v:imagedata r:id="rId13" o:title=""/>
          </v:shape>
          <o:OLEObject Type="Embed" ProgID="Equation.DSMT4" ShapeID="_x0000_i1028" DrawAspect="Content" ObjectID="_1764520834" r:id="rId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912" w:dyaOrig="707" w14:anchorId="4488F782">
          <v:shape id="_x0000_i1029" type="#_x0000_t75" style="width:145.5pt;height:35.25pt" o:ole="">
            <v:imagedata r:id="rId15" o:title=""/>
          </v:shape>
          <o:OLEObject Type="Embed" ProgID="Equation.DSMT4" ShapeID="_x0000_i1029" DrawAspect="Content" ObjectID="_1764520835" r:id="rId16"/>
        </w:object>
      </w:r>
    </w:p>
    <w:p w14:paraId="15766CC7" w14:textId="77777777" w:rsidR="00653533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2.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Phát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biểu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sau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đây là </w:t>
      </w:r>
      <w:r w:rsidRPr="00CC220C">
        <w:rPr>
          <w:rFonts w:eastAsia="Arial Unicode MS"/>
          <w:color w:val="000000"/>
          <w:kern w:val="2"/>
          <w:sz w:val="24"/>
          <w:szCs w:val="22"/>
        </w:rPr>
        <w:t>sai?</w:t>
      </w:r>
    </w:p>
    <w:p w14:paraId="7B37CA62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kỳ của con lắc đơn không phụ thuộc vào khối lượng. </w:t>
      </w:r>
    </w:p>
    <w:p w14:paraId="265C055E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Chu kỳ dao động nhỏ của con lắc đơn tỉ lệ với căn bậc hai của chiều dài của nó.</w:t>
      </w:r>
    </w:p>
    <w:p w14:paraId="3346B30D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Chu kỳ dao động của một con lắc đơn tỉ lệ nghịch với căn bậc hai của gia tốc trọng trường nơi con lắc dao dộng</w:t>
      </w:r>
      <w:r>
        <w:rPr>
          <w:rFonts w:eastAsia="Arial Unicode MS"/>
          <w:color w:val="000000"/>
          <w:kern w:val="2"/>
          <w:szCs w:val="22"/>
        </w:rPr>
        <w:t>.</w:t>
      </w:r>
    </w:p>
    <w:p w14:paraId="3A4FD3A3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Chu kỳ dao động của một con lắc đơn phụ thuộc vào biên độ.</w:t>
      </w:r>
    </w:p>
    <w:p w14:paraId="2376ECDB" w14:textId="77777777" w:rsidR="00653533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3. </w:t>
      </w:r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sợi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dây có chiều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dài</w:t>
      </w:r>
      <w:r w:rsidRPr="00CC220C">
        <w:rPr>
          <w:color w:val="000000"/>
          <w:kern w:val="2"/>
          <w:sz w:val="24"/>
          <w:szCs w:val="22"/>
        </w:rPr>
        <w:t xml:space="preserve"> l, hai </w:t>
      </w:r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cố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định, đang có sóng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r w:rsidRPr="00CC220C">
        <w:rPr>
          <w:color w:val="000000"/>
          <w:kern w:val="2"/>
          <w:sz w:val="24"/>
          <w:szCs w:val="22"/>
        </w:rPr>
        <w:t xml:space="preserve">. </w:t>
      </w:r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dây có một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bụng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r w:rsidRPr="00CC220C">
        <w:rPr>
          <w:color w:val="000000"/>
          <w:kern w:val="2"/>
          <w:sz w:val="24"/>
          <w:szCs w:val="22"/>
        </w:rPr>
        <w:t xml:space="preserve">. </w:t>
      </w:r>
      <w:r w:rsidRPr="00CC220C">
        <w:rPr>
          <w:rFonts w:hint="default"/>
          <w:color w:val="000000"/>
          <w:kern w:val="2"/>
          <w:sz w:val="24"/>
          <w:szCs w:val="22"/>
        </w:rPr>
        <w:t>Biết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tốc độ truyền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dây là v không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đổi</w:t>
      </w:r>
      <w:r w:rsidRPr="00CC220C">
        <w:rPr>
          <w:color w:val="000000"/>
          <w:kern w:val="2"/>
          <w:sz w:val="24"/>
          <w:szCs w:val="22"/>
        </w:rPr>
        <w:t xml:space="preserve">. </w:t>
      </w:r>
      <w:r w:rsidRPr="00CC220C">
        <w:rPr>
          <w:rFonts w:hint="default"/>
          <w:color w:val="000000"/>
          <w:kern w:val="2"/>
          <w:sz w:val="24"/>
          <w:szCs w:val="22"/>
        </w:rPr>
        <w:t>Tần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số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sóng là</w:t>
      </w:r>
    </w:p>
    <w:p w14:paraId="246962D4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558C0DD1">
          <v:shape id="_x0000_i1030" type="#_x0000_t75" style="width:19.5pt;height:31.5pt" o:ole="">
            <v:imagedata r:id="rId17" o:title=""/>
          </v:shape>
          <o:OLEObject Type="Embed" ProgID="Equation.DSMT4" ShapeID="_x0000_i1030" DrawAspect="Content" ObjectID="_1764520836" r:id="rId1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78FAF1B9">
          <v:shape id="_x0000_i1031" type="#_x0000_t75" style="width:19.5pt;height:31.5pt" o:ole="">
            <v:imagedata r:id="rId19" o:title=""/>
          </v:shape>
          <o:OLEObject Type="Embed" ProgID="Equation.DSMT4" ShapeID="_x0000_i1031" DrawAspect="Content" ObjectID="_1764520837" r:id="rId2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420" w:dyaOrig="631" w14:anchorId="4E184E80">
          <v:shape id="_x0000_i1032" type="#_x0000_t75" style="width:21pt;height:31.5pt" o:ole="">
            <v:imagedata r:id="rId21" o:title=""/>
          </v:shape>
          <o:OLEObject Type="Embed" ProgID="Equation.DSMT4" ShapeID="_x0000_i1032" DrawAspect="Content" ObjectID="_1764520838" r:id="rId2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00" w:dyaOrig="632" w14:anchorId="15886DED">
          <v:shape id="_x0000_i1033" type="#_x0000_t75" style="width:15pt;height:31.5pt" o:ole="">
            <v:imagedata r:id="rId23" o:title=""/>
          </v:shape>
          <o:OLEObject Type="Embed" ProgID="Equation.DSMT4" ShapeID="_x0000_i1033" DrawAspect="Content" ObjectID="_1764520839" r:id="rId24"/>
        </w:object>
      </w:r>
    </w:p>
    <w:p w14:paraId="7A012D9D" w14:textId="77777777" w:rsidR="00653533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4. </w:t>
      </w:r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kiện có sóng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dây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dài</w:t>
      </w:r>
      <w:r w:rsidRPr="00CC220C">
        <w:rPr>
          <w:color w:val="000000"/>
          <w:kern w:val="2"/>
          <w:sz w:val="24"/>
          <w:szCs w:val="22"/>
        </w:rPr>
        <w:t xml:space="preserve"> l khi </w:t>
      </w:r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dây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cố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định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và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đầu còn lại tự do là</w:t>
      </w:r>
      <w:r>
        <w:rPr>
          <w:color w:val="000000"/>
          <w:kern w:val="2"/>
          <w:sz w:val="24"/>
          <w:szCs w:val="22"/>
        </w:rPr>
        <w:t>:</w:t>
      </w:r>
    </w:p>
    <w:p w14:paraId="1A3FCEA2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812" w:dyaOrig="632" w14:anchorId="2DEDE661">
          <v:shape id="_x0000_i1034" type="#_x0000_t75" style="width:40.5pt;height:31.5pt" o:ole="">
            <v:imagedata r:id="rId25" o:title=""/>
          </v:shape>
          <o:OLEObject Type="Embed" ProgID="Equation.DSMT4" ShapeID="_x0000_i1034" DrawAspect="Content" ObjectID="_1764520840" r:id="rId26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1AABE371">
          <v:shape id="_x0000_i1035" type="#_x0000_t75" style="width:70.5pt;height:31.5pt" o:ole="">
            <v:imagedata r:id="rId27" o:title=""/>
          </v:shape>
          <o:OLEObject Type="Embed" ProgID="Equation.DSMT4" ShapeID="_x0000_i1035" DrawAspect="Content" ObjectID="_1764520841" r:id="rId28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20" w:dyaOrig="286" w14:anchorId="4F413579">
          <v:shape id="_x0000_i1036" type="#_x0000_t75" style="width:36pt;height:14.25pt" o:ole="">
            <v:imagedata r:id="rId29" o:title=""/>
          </v:shape>
          <o:OLEObject Type="Embed" ProgID="Equation.DSMT4" ShapeID="_x0000_i1036" DrawAspect="Content" ObjectID="_1764520842" r:id="rId30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13AD517B">
          <v:shape id="_x0000_i1037" type="#_x0000_t75" style="width:70.5pt;height:31.5pt" o:ole="">
            <v:imagedata r:id="rId31" o:title=""/>
          </v:shape>
          <o:OLEObject Type="Embed" ProgID="Equation.DSMT4" ShapeID="_x0000_i1037" DrawAspect="Content" ObjectID="_1764520843" r:id="rId32"/>
        </w:object>
      </w:r>
    </w:p>
    <w:p w14:paraId="1CE6D43A" w14:textId="77777777" w:rsidR="00653533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5. </w:t>
      </w:r>
      <w:r w:rsidRPr="00CC220C">
        <w:rPr>
          <w:rFonts w:hint="default"/>
          <w:color w:val="000000"/>
          <w:kern w:val="2"/>
          <w:sz w:val="24"/>
          <w:szCs w:val="22"/>
        </w:rPr>
        <w:t>Bước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sóng là khoảng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cách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r w:rsidRPr="00CC220C">
        <w:rPr>
          <w:color w:val="000000"/>
          <w:kern w:val="2"/>
          <w:sz w:val="24"/>
          <w:szCs w:val="22"/>
        </w:rPr>
        <w:t xml:space="preserve"> hai </w:t>
      </w:r>
      <w:r w:rsidRPr="00CC220C">
        <w:rPr>
          <w:rFonts w:hint="default"/>
          <w:color w:val="000000"/>
          <w:kern w:val="2"/>
          <w:sz w:val="24"/>
          <w:szCs w:val="22"/>
        </w:rPr>
        <w:t>điểm</w:t>
      </w:r>
      <w:r w:rsidRPr="00CC220C">
        <w:rPr>
          <w:color w:val="000000"/>
          <w:kern w:val="2"/>
          <w:sz w:val="24"/>
          <w:szCs w:val="22"/>
        </w:rPr>
        <w:t>:</w:t>
      </w:r>
    </w:p>
    <w:p w14:paraId="5E687176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gần nhau nhất mà dao động tại hai điểm đó cùng pha.</w:t>
      </w:r>
    </w:p>
    <w:p w14:paraId="67D5A524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tr</w:t>
      </w:r>
      <w:r w:rsidRPr="00CC220C">
        <w:rPr>
          <w:color w:val="000000"/>
          <w:kern w:val="2"/>
          <w:szCs w:val="22"/>
          <w:lang w:val="vi-VN"/>
        </w:rPr>
        <w:t>ê</w:t>
      </w:r>
      <w:r w:rsidRPr="00CC220C">
        <w:rPr>
          <w:color w:val="000000"/>
          <w:kern w:val="2"/>
          <w:szCs w:val="22"/>
        </w:rPr>
        <w:t>n cùng một phương truyền sóng mà dao động tại hai điểm đó cùng pha.</w:t>
      </w:r>
    </w:p>
    <w:p w14:paraId="0A2D37CA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trên cùng một phương truyền sóng mà dao động tại hai điểm đó ngược pha.</w:t>
      </w:r>
    </w:p>
    <w:p w14:paraId="03C1EE78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gần nhau nhất trên cùng một phương truyền sóng mà dao động tại hai điểm đó cùng pha.</w:t>
      </w:r>
    </w:p>
    <w:p w14:paraId="41E619E8" w14:textId="77777777" w:rsidR="00653533" w:rsidRDefault="00000000" w:rsidP="00856493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nl-NL"/>
        </w:rPr>
      </w:pPr>
      <w:r w:rsidRPr="00B520DD">
        <w:rPr>
          <w:rFonts w:eastAsia="Times New Roman"/>
          <w:b/>
          <w:sz w:val="24"/>
          <w:szCs w:val="26"/>
        </w:rPr>
        <w:t xml:space="preserve">Câu 6.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phát điện xoay chiều một pha có khung dây của máy quay n (vòng /phút), số cặp cực của máy là p. Tần số do máy phát tạo ra là:</w:t>
      </w:r>
    </w:p>
    <w:p w14:paraId="337CA87B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  <w:lang w:val="nl-NL"/>
        </w:rPr>
        <w:object w:dxaOrig="792" w:dyaOrig="314" w14:anchorId="7B1B8C16">
          <v:shape id="_x0000_i1038" type="#_x0000_t75" style="width:39.75pt;height:15.75pt" o:ole="">
            <v:imagedata r:id="rId33" o:title=""/>
          </v:shape>
          <o:OLEObject Type="Embed" ProgID="Equation.DSMT4" ShapeID="_x0000_i1038" DrawAspect="Content" ObjectID="_1764520844" r:id="rId3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6ADA0EDE">
          <v:shape id="_x0000_i1039" type="#_x0000_t75" style="width:42pt;height:30.75pt" o:ole="">
            <v:imagedata r:id="rId35" o:title=""/>
          </v:shape>
          <o:OLEObject Type="Embed" ProgID="Equation.DSMT4" ShapeID="_x0000_i1039" DrawAspect="Content" ObjectID="_1764520845" r:id="rId3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4A79439F">
          <v:shape id="_x0000_i1040" type="#_x0000_t75" style="width:42pt;height:30.75pt" o:ole="">
            <v:imagedata r:id="rId37" o:title=""/>
          </v:shape>
          <o:OLEObject Type="Embed" ProgID="Equation.DSMT4" ShapeID="_x0000_i1040" DrawAspect="Content" ObjectID="_1764520846" r:id="rId3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  <w:lang w:val="nl-NL"/>
        </w:rPr>
        <w:object w:dxaOrig="949" w:dyaOrig="660" w14:anchorId="29241709">
          <v:shape id="_x0000_i1041" type="#_x0000_t75" style="width:47.25pt;height:33pt" o:ole="">
            <v:imagedata r:id="rId39" o:title=""/>
          </v:shape>
          <o:OLEObject Type="Embed" ProgID="Equation.DSMT4" ShapeID="_x0000_i1041" DrawAspect="Content" ObjectID="_1764520847" r:id="rId40"/>
        </w:object>
      </w:r>
    </w:p>
    <w:p w14:paraId="5058504C" w14:textId="77777777" w:rsidR="00653533" w:rsidRPr="00CC220C" w:rsidRDefault="00000000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7.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Cho hai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:</w:t>
      </w:r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1979" w:dyaOrig="404" w14:anchorId="689479CD">
          <v:shape id="_x0000_i1042" type="#_x0000_t75" style="width:99pt;height:20.25pt" o:ole="">
            <v:imagedata r:id="rId41" o:title=""/>
          </v:shape>
          <o:OLEObject Type="Embed" ProgID="Equation.DSMT4" ShapeID="_x0000_i1042" DrawAspect="Content" ObjectID="_1764520848" r:id="rId42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2040" w:dyaOrig="404" w14:anchorId="23119CE5">
          <v:shape id="_x0000_i1043" type="#_x0000_t75" style="width:102pt;height:20.25pt" o:ole="">
            <v:imagedata r:id="rId43" o:title=""/>
          </v:shape>
          <o:OLEObject Type="Embed" ProgID="Equation.DSMT4" ShapeID="_x0000_i1043" DrawAspect="Content" ObjectID="_1764520849" r:id="rId44"/>
        </w:object>
      </w:r>
      <w:r w:rsidRPr="00CC220C">
        <w:rPr>
          <w:color w:val="000000"/>
          <w:kern w:val="2"/>
          <w:sz w:val="24"/>
          <w:szCs w:val="22"/>
        </w:rPr>
        <w:t xml:space="preserve">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 độ của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hợp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hai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 có giá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sau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670D56BD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75BCB47C">
          <v:shape id="_x0000_i1044" type="#_x0000_t75" style="width:172.5pt;height:21.75pt" o:ole="">
            <v:imagedata r:id="rId45" o:title=""/>
          </v:shape>
          <o:OLEObject Type="Embed" ProgID="Equation.DSMT4" ShapeID="_x0000_i1044" DrawAspect="Content" ObjectID="_1764520850" r:id="rId46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6364FB32">
          <v:shape id="_x0000_i1045" type="#_x0000_t75" style="width:174.75pt;height:35.25pt;mso-position-horizontal-relative:page;mso-position-vertical-relative:page" o:ole="">
            <v:imagedata r:id="rId47" o:title=""/>
          </v:shape>
          <o:OLEObject Type="Embed" ProgID="Equation.DSMT4" ShapeID="_x0000_i1045" DrawAspect="Content" ObjectID="_1764520851" r:id="rId48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05C5766B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34059AA3">
          <v:shape id="_x0000_i1046" type="#_x0000_t75" style="width:172.5pt;height:21.75pt" o:ole="">
            <v:imagedata r:id="rId49" o:title=""/>
          </v:shape>
          <o:OLEObject Type="Embed" ProgID="Equation.DSMT4" ShapeID="_x0000_i1046" DrawAspect="Content" ObjectID="_1764520852" r:id="rId50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560A2127">
          <v:shape id="_x0000_i1047" type="#_x0000_t75" style="width:174.75pt;height:35.25pt;mso-position-horizontal-relative:page;mso-position-vertical-relative:page" o:ole="">
            <v:imagedata r:id="rId51" o:title=""/>
          </v:shape>
          <o:OLEObject Type="Embed" ProgID="Equation.DSMT4" ShapeID="_x0000_i1047" DrawAspect="Content" ObjectID="_1764520853" r:id="rId52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035C8D9D" w14:textId="77777777" w:rsidR="00653533" w:rsidRPr="00B520DD" w:rsidRDefault="00653533" w:rsidP="00D470B4">
      <w:pPr>
        <w:spacing w:before="60"/>
        <w:rPr>
          <w:szCs w:val="26"/>
        </w:rPr>
      </w:pPr>
    </w:p>
    <w:p w14:paraId="10B16FFE" w14:textId="77777777" w:rsidR="00653533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8.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 suất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toả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nhiệt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trung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bình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dòng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xoay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theo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sau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02222058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9" w:dyaOrig="316" w14:anchorId="5DA6A903">
          <v:shape id="_x0000_i1048" type="#_x0000_t75" style="width:65.25pt;height:15.75pt;mso-position-horizontal-relative:page;mso-position-vertical-relative:page" o:ole="">
            <v:imagedata r:id="rId53" o:title=""/>
          </v:shape>
          <o:OLEObject Type="Embed" ProgID="Equation.DSMT4" ShapeID="_x0000_i1048" DrawAspect="Content" ObjectID="_1764520854" r:id="rId54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05" w:dyaOrig="316" w14:anchorId="5DAEBBBE">
          <v:shape id="_x0000_i1049" type="#_x0000_t75" style="width:60pt;height:15.75pt;mso-position-horizontal-relative:page;mso-position-vertical-relative:page" o:ole="">
            <v:imagedata r:id="rId55" o:title=""/>
          </v:shape>
          <o:OLEObject Type="Embed" ProgID="Equation.DSMT4" ShapeID="_x0000_i1049" DrawAspect="Content" ObjectID="_1764520855" r:id="rId56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81" w:dyaOrig="316" w14:anchorId="13655832">
          <v:shape id="_x0000_i1050" type="#_x0000_t75" style="width:63.75pt;height:15.75pt;mso-position-horizontal-relative:page;mso-position-vertical-relative:page" o:ole="">
            <v:imagedata r:id="rId57" o:title=""/>
          </v:shape>
          <o:OLEObject Type="Embed" ProgID="Equation.DSMT4" ShapeID="_x0000_i1050" DrawAspect="Content" ObjectID="_1764520856" r:id="rId58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15" w:dyaOrig="316" w14:anchorId="31F5266B">
          <v:shape id="_x0000_i1051" type="#_x0000_t75" style="width:66pt;height:15.75pt;mso-position-horizontal-relative:page;mso-position-vertical-relative:page" o:ole="">
            <v:imagedata r:id="rId59" o:title=""/>
          </v:shape>
          <o:OLEObject Type="Embed" ProgID="Equation.DSMT4" ShapeID="_x0000_i1051" DrawAspect="Content" ObjectID="_1764520857" r:id="rId60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</w:p>
    <w:p w14:paraId="723F84DE" w14:textId="77777777" w:rsidR="00653533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fr-FR"/>
        </w:rPr>
      </w:pPr>
      <w:r w:rsidRPr="00B520DD">
        <w:rPr>
          <w:rFonts w:eastAsia="Times New Roman"/>
          <w:b/>
          <w:sz w:val="24"/>
          <w:szCs w:val="26"/>
        </w:rPr>
        <w:t xml:space="preserve">Câu 9.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giá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 là:</w:t>
      </w:r>
    </w:p>
    <w:p w14:paraId="09D91BA2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9" w:dyaOrig="391" w14:anchorId="24CFAFD0">
          <v:shape id="_x0000_i1052" type="#_x0000_t75" style="width:57.75pt;height:19.5pt;mso-position-horizontal-relative:page;mso-position-vertical-relative:page" o:ole="">
            <v:imagedata r:id="rId61" o:title=""/>
          </v:shape>
          <o:OLEObject Type="Embed" ProgID="Equation.DSMT4" ShapeID="_x0000_i1052" DrawAspect="Content" ObjectID="_1764520858" r:id="rId62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50" w:dyaOrig="374" w14:anchorId="4E988957">
          <v:shape id="_x0000_i1053" type="#_x0000_t75" style="width:57.75pt;height:18.75pt;mso-position-horizontal-relative:page;mso-position-vertical-relative:page" o:ole="">
            <v:imagedata r:id="rId63" o:title=""/>
          </v:shape>
          <o:OLEObject Type="Embed" ProgID="Equation.DSMT4" ShapeID="_x0000_i1053" DrawAspect="Content" ObjectID="_1764520859" r:id="rId64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1" w:dyaOrig="391" w14:anchorId="4CD9B315">
          <v:shape id="_x0000_i1054" type="#_x0000_t75" style="width:65.25pt;height:19.5pt;mso-position-horizontal-relative:page;mso-position-vertical-relative:page" o:ole="">
            <v:imagedata r:id="rId65" o:title=""/>
          </v:shape>
          <o:OLEObject Type="Embed" ProgID="Equation.DSMT4" ShapeID="_x0000_i1054" DrawAspect="Content" ObjectID="_1764520860" r:id="rId66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000" w:dyaOrig="374" w14:anchorId="56B81CB8">
          <v:shape id="_x0000_i1055" type="#_x0000_t75" style="width:50.25pt;height:18.75pt;mso-position-horizontal-relative:page;mso-position-vertical-relative:page" o:ole="">
            <v:imagedata r:id="rId67" o:title=""/>
          </v:shape>
          <o:OLEObject Type="Embed" ProgID="Equation.DSMT4" ShapeID="_x0000_i1055" DrawAspect="Content" ObjectID="_1764520861" r:id="rId68"/>
        </w:object>
      </w:r>
    </w:p>
    <w:p w14:paraId="6905DE4E" w14:textId="77777777" w:rsidR="00653533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10.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biến áp lý tưởng, cuộn dây sơ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softHyphen/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Cuộn dây thứ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Mối quan hệ giữa số vòng dây và điện áp hiệu dụng của máy biến áp trên là:</w:t>
      </w:r>
    </w:p>
    <w:p w14:paraId="212E48FA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7032B4DA">
          <v:shape id="_x0000_i1056" type="#_x0000_t75" style="width:47.25pt;height:33.75pt" o:ole="">
            <v:imagedata r:id="rId69" o:title=""/>
          </v:shape>
          <o:OLEObject Type="Embed" ProgID="Equation.DSMT4" ShapeID="_x0000_i1056" DrawAspect="Content" ObjectID="_1764520862" r:id="rId7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9" w:dyaOrig="673" w14:anchorId="6451129E">
          <v:shape id="_x0000_i1057" type="#_x0000_t75" style="width:60pt;height:33.75pt" o:ole="">
            <v:imagedata r:id="rId71" o:title=""/>
          </v:shape>
          <o:OLEObject Type="Embed" ProgID="Equation.DSMT4" ShapeID="_x0000_i1057" DrawAspect="Content" ObjectID="_1764520863" r:id="rId7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1" w:dyaOrig="673" w14:anchorId="15442851">
          <v:shape id="_x0000_i1058" type="#_x0000_t75" style="width:59.25pt;height:33.75pt" o:ole="">
            <v:imagedata r:id="rId73" o:title=""/>
          </v:shape>
          <o:OLEObject Type="Embed" ProgID="Equation.DSMT4" ShapeID="_x0000_i1058" DrawAspect="Content" ObjectID="_1764520864" r:id="rId7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72CB7AFF">
          <v:shape id="_x0000_i1059" type="#_x0000_t75" style="width:47.25pt;height:33.75pt" o:ole="">
            <v:imagedata r:id="rId75" o:title=""/>
          </v:shape>
          <o:OLEObject Type="Embed" ProgID="Equation.DSMT4" ShapeID="_x0000_i1059" DrawAspect="Content" ObjectID="_1764520865" r:id="rId76"/>
        </w:object>
      </w:r>
    </w:p>
    <w:p w14:paraId="07B27537" w14:textId="77777777" w:rsidR="00653533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11.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trả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lời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đúng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Đơn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vị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thường</w:t>
      </w:r>
      <w:r w:rsidRPr="00CC220C">
        <w:rPr>
          <w:rFonts w:eastAsia="Arial Unicode MS"/>
          <w:i/>
          <w:iCs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dùng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để đo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mức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cường độ âm là:</w:t>
      </w:r>
    </w:p>
    <w:p w14:paraId="64478303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W/m</w:t>
      </w:r>
      <w:r w:rsidRPr="00CC220C">
        <w:rPr>
          <w:rFonts w:eastAsia="Arial Unicode MS"/>
          <w:color w:val="000000"/>
          <w:kern w:val="2"/>
          <w:szCs w:val="22"/>
          <w:vertAlign w:val="superscript"/>
        </w:rPr>
        <w:t xml:space="preserve">2. 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Đềxiben (dB).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J/s.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Ben (B).</w:t>
      </w:r>
    </w:p>
    <w:p w14:paraId="267A0799" w14:textId="77777777" w:rsidR="00653533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12.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xoay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chỉ có tụ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điện,</w:t>
      </w:r>
    </w:p>
    <w:p w14:paraId="32823593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dung kháng của tụ điện tỉ lệ với tần số của dòng điện.</w:t>
      </w:r>
    </w:p>
    <w:p w14:paraId="484E1CB2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điện áp tức thời giữa hai đầu đoạn mạch luôn sớm pha π/2 so với dòng điện.</w:t>
      </w:r>
    </w:p>
    <w:p w14:paraId="77AFBFC3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cường độ dòng điện hiệu dụng trong mạch có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biểu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793" w:dyaOrig="627" w14:anchorId="033A8519">
          <v:shape id="_x0000_i1060" type="#_x0000_t75" style="width:39.75pt;height:31.5pt;mso-position-horizontal-relative:page;mso-position-vertical-relative:page" o:ole="">
            <v:imagedata r:id="rId77" o:title=""/>
          </v:shape>
          <o:OLEObject Type="Embed" ProgID="Equation.DSMT4" ShapeID="_x0000_i1060" DrawAspect="Content" ObjectID="_1764520866" r:id="rId78"/>
        </w:object>
      </w:r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2C5C99A5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điện áp tức thời giữa hai đầu đoạn mạch luôn trễ pha π/2 so với dòng điện.</w:t>
      </w:r>
    </w:p>
    <w:p w14:paraId="777F27E1" w14:textId="77777777" w:rsidR="00653533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13.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Biểu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thức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xoay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 xml:space="preserve">chiều là i = </w:t>
      </w:r>
      <w:r w:rsidRPr="00CC220C">
        <w:rPr>
          <w:color w:val="000000"/>
          <w:kern w:val="2"/>
          <w:sz w:val="24"/>
          <w:szCs w:val="22"/>
          <w:lang w:val="fr-FR"/>
        </w:rPr>
        <w:t>I</w:t>
      </w:r>
      <w:r w:rsidRPr="00CC220C">
        <w:rPr>
          <w:color w:val="000000"/>
          <w:kern w:val="2"/>
          <w:sz w:val="24"/>
          <w:szCs w:val="22"/>
          <w:vertAlign w:val="subscript"/>
          <w:lang w:val="fr-FR"/>
        </w:rPr>
        <w:t>o</w:t>
      </w:r>
      <w:r w:rsidRPr="00CC220C">
        <w:rPr>
          <w:color w:val="000000"/>
          <w:kern w:val="2"/>
          <w:sz w:val="24"/>
          <w:szCs w:val="22"/>
          <w:lang w:val="fr-FR"/>
        </w:rPr>
        <w:t>cos(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</w:t>
      </w:r>
      <w:r w:rsidRPr="00CC220C">
        <w:rPr>
          <w:color w:val="000000"/>
          <w:kern w:val="2"/>
          <w:sz w:val="24"/>
          <w:szCs w:val="22"/>
          <w:lang w:val="fr-FR"/>
        </w:rPr>
        <w:t>t+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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).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hiệu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dụng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xoay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chiều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đó là</w:t>
      </w:r>
    </w:p>
    <w:p w14:paraId="6429D3E1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660" w:dyaOrig="614" w14:anchorId="7710B851">
          <v:shape id="_x0000_i1061" type="#_x0000_t75" style="width:33pt;height:30.75pt" o:ole="">
            <v:imagedata r:id="rId79" o:title=""/>
          </v:shape>
          <o:OLEObject Type="Embed" ProgID="Equation.DSMT4" ShapeID="_x0000_i1061" DrawAspect="Content" ObjectID="_1764520867" r:id="rId80"/>
        </w:objec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I = 2I</w:t>
      </w:r>
      <w:r w:rsidRPr="00CC220C">
        <w:rPr>
          <w:color w:val="000000"/>
          <w:kern w:val="2"/>
          <w:szCs w:val="22"/>
          <w:vertAlign w:val="subscript"/>
          <w:lang w:val="it-IT"/>
        </w:rPr>
        <w:t>o</w:t>
      </w:r>
      <w:r w:rsidRPr="00CC220C">
        <w:rPr>
          <w:color w:val="000000"/>
          <w:kern w:val="2"/>
          <w:szCs w:val="2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768" w:dyaOrig="660" w14:anchorId="577BEA05">
          <v:shape id="_x0000_i1062" type="#_x0000_t75" style="width:38.25pt;height:33pt" o:ole="">
            <v:imagedata r:id="rId81" o:title=""/>
          </v:shape>
          <o:OLEObject Type="Embed" ProgID="Equation.DSMT4" ShapeID="_x0000_i1062" DrawAspect="Content" ObjectID="_1764520868" r:id="rId8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960" w:dyaOrig="404" w14:anchorId="47CDB6A1">
          <v:shape id="_x0000_i1063" type="#_x0000_t75" style="width:48pt;height:20.25pt" o:ole="">
            <v:imagedata r:id="rId83" o:title=""/>
          </v:shape>
          <o:OLEObject Type="Embed" ProgID="Equation.DSMT4" ShapeID="_x0000_i1063" DrawAspect="Content" ObjectID="_1764520869" r:id="rId84"/>
        </w:object>
      </w:r>
    </w:p>
    <w:p w14:paraId="33B2435E" w14:textId="77777777" w:rsidR="00653533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14.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tắt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dần là một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 có</w:t>
      </w:r>
    </w:p>
    <w:p w14:paraId="58CF44D0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chu kỳ tăng tỉ lệ với thời gian.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biên độ giảm dần theo thời gian.</w:t>
      </w:r>
    </w:p>
    <w:p w14:paraId="228FCD56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tần số giảm dần theo thời gian. 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ma sát cực đại.</w:t>
      </w:r>
    </w:p>
    <w:p w14:paraId="01C513B1" w14:textId="77777777" w:rsidR="00653533" w:rsidRPr="00CC220C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15. </w:t>
      </w:r>
      <w:r w:rsidRPr="00CC220C">
        <w:rPr>
          <w:color w:val="000000"/>
          <w:kern w:val="2"/>
          <w:sz w:val="24"/>
          <w:szCs w:val="22"/>
        </w:rPr>
        <w:t xml:space="preserve">Khi </w:t>
      </w:r>
      <w:r w:rsidRPr="00CC220C">
        <w:rPr>
          <w:rFonts w:hint="default"/>
          <w:color w:val="000000"/>
          <w:kern w:val="2"/>
          <w:sz w:val="24"/>
          <w:szCs w:val="22"/>
        </w:rPr>
        <w:t>xảy</w:t>
      </w:r>
      <w:r w:rsidRPr="00CC220C">
        <w:rPr>
          <w:color w:val="000000"/>
          <w:kern w:val="2"/>
          <w:sz w:val="24"/>
          <w:szCs w:val="22"/>
        </w:rPr>
        <w:t xml:space="preserve"> ra </w:t>
      </w:r>
      <w:r w:rsidRPr="00CC220C">
        <w:rPr>
          <w:rFonts w:hint="default"/>
          <w:color w:val="000000"/>
          <w:kern w:val="2"/>
          <w:sz w:val="24"/>
          <w:szCs w:val="22"/>
        </w:rPr>
        <w:t>hiện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tượng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cộng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hưởng</w:t>
      </w:r>
      <w:r w:rsidRPr="00CC220C">
        <w:rPr>
          <w:color w:val="000000"/>
          <w:kern w:val="2"/>
          <w:sz w:val="24"/>
          <w:szCs w:val="22"/>
        </w:rPr>
        <w:t xml:space="preserve"> trong </w:t>
      </w:r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r w:rsidRPr="00CC220C">
        <w:rPr>
          <w:color w:val="000000"/>
          <w:kern w:val="2"/>
          <w:sz w:val="24"/>
          <w:szCs w:val="22"/>
        </w:rPr>
        <w:t xml:space="preserve"> xoay </w:t>
      </w:r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r w:rsidRPr="00CC220C">
        <w:rPr>
          <w:color w:val="000000"/>
          <w:kern w:val="2"/>
          <w:sz w:val="24"/>
          <w:szCs w:val="22"/>
        </w:rPr>
        <w:t xml:space="preserve"> R, L, C </w:t>
      </w:r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tiếp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thì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nào</w:t>
      </w:r>
      <w:r w:rsidRPr="00CC220C">
        <w:rPr>
          <w:color w:val="000000"/>
          <w:kern w:val="2"/>
          <w:sz w:val="24"/>
          <w:szCs w:val="22"/>
        </w:rPr>
        <w:t xml:space="preserve"> sau </w:t>
      </w:r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r w:rsidRPr="00CC220C">
        <w:rPr>
          <w:color w:val="000000"/>
          <w:kern w:val="2"/>
          <w:sz w:val="24"/>
          <w:szCs w:val="22"/>
        </w:rPr>
        <w:t xml:space="preserve"> sai?</w:t>
      </w:r>
    </w:p>
    <w:p w14:paraId="009130AA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856493">
        <w:rPr>
          <w:color w:val="000000"/>
          <w:kern w:val="2"/>
          <w:szCs w:val="22"/>
        </w:rPr>
        <w:t>Z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Z</w:t>
      </w:r>
      <w:r w:rsidRPr="00856493">
        <w:rPr>
          <w:rFonts w:ascii="Times New Roman Bold" w:hAnsi="Times New Roman Bold"/>
          <w:color w:val="000000"/>
          <w:kern w:val="2"/>
          <w:szCs w:val="22"/>
          <w:vertAlign w:val="subscript"/>
        </w:rPr>
        <w:t>C.</w:t>
      </w:r>
      <w:r>
        <w:rPr>
          <w:b/>
        </w:rPr>
        <w:tab/>
        <w:t>B.</w:t>
      </w:r>
      <w:r>
        <w:t xml:space="preserve"> </w:t>
      </w:r>
      <w:r w:rsidRPr="00856493">
        <w:rPr>
          <w:color w:val="000000"/>
          <w:kern w:val="2"/>
          <w:szCs w:val="22"/>
        </w:rPr>
        <w:t>cosφ = 1.</w:t>
      </w:r>
      <w:r>
        <w:rPr>
          <w:b/>
        </w:rPr>
        <w:tab/>
        <w:t>C.</w:t>
      </w:r>
      <w:r>
        <w:t xml:space="preserve"> </w:t>
      </w:r>
      <w:r w:rsidRPr="00856493">
        <w:rPr>
          <w:color w:val="000000"/>
          <w:kern w:val="2"/>
          <w:szCs w:val="22"/>
        </w:rPr>
        <w:t>U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 xml:space="preserve">. </w:t>
      </w:r>
      <w:r>
        <w:rPr>
          <w:b/>
        </w:rPr>
        <w:tab/>
        <w:t>D.</w:t>
      </w:r>
      <w:r>
        <w:t xml:space="preserve"> </w:t>
      </w:r>
      <w:r w:rsidRPr="00856493">
        <w:rPr>
          <w:color w:val="000000"/>
          <w:kern w:val="2"/>
          <w:szCs w:val="22"/>
        </w:rPr>
        <w:t>U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>.</w:t>
      </w:r>
    </w:p>
    <w:p w14:paraId="5D04A88C" w14:textId="77777777" w:rsidR="00653533" w:rsidRPr="00CC220C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lang w:val="pt-BR"/>
        </w:rPr>
      </w:pPr>
      <w:r w:rsidRPr="00B520DD">
        <w:rPr>
          <w:rFonts w:eastAsia="Times New Roman"/>
          <w:b/>
          <w:sz w:val="24"/>
          <w:szCs w:val="26"/>
        </w:rPr>
        <w:t xml:space="preserve">Câu 16. </w: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Mắc tụ điện có điện dung </w:t>
      </w:r>
      <w:r>
        <w:rPr>
          <w:color w:val="000000"/>
          <w:position w:val="-24"/>
        </w:rPr>
        <w:object w:dxaOrig="1292" w:dyaOrig="660" w14:anchorId="39E41F25">
          <v:shape id="_x0000_i1064" type="#_x0000_t75" style="width:64.5pt;height:33pt" o:ole="">
            <v:imagedata r:id="rId85" o:title=""/>
          </v:shape>
          <o:OLEObject Type="Embed" ProgID="Equation.DSMT4" ShapeID="_x0000_i1064" DrawAspect="Content" ObjectID="_1764520870" r:id="rId86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 vào điệp áp</w:t>
      </w:r>
      <w:r>
        <w:rPr>
          <w:color w:val="000000"/>
          <w:position w:val="-14"/>
        </w:rPr>
        <w:object w:dxaOrig="2339" w:dyaOrig="420" w14:anchorId="7F8BB46A">
          <v:shape id="_x0000_i1065" type="#_x0000_t75" style="width:117pt;height:21pt" o:ole="">
            <v:imagedata r:id="rId87" o:title=""/>
          </v:shape>
          <o:OLEObject Type="Embed" ProgID="Equation.DSMT4" ShapeID="_x0000_i1065" DrawAspect="Content" ObjectID="_1764520871" r:id="rId88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>. Biểu thức cường độ dòng điện qua tụ C là:</w:t>
      </w:r>
    </w:p>
    <w:p w14:paraId="16C2FBF1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2D954EE1">
          <v:shape id="_x0000_i1066" type="#_x0000_t75" style="width:129.75pt;height:33.75pt" o:ole="">
            <v:imagedata r:id="rId89" o:title=""/>
          </v:shape>
          <o:OLEObject Type="Embed" ProgID="Equation.DSMT4" ShapeID="_x0000_i1066" DrawAspect="Content" ObjectID="_1764520872" r:id="rId9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53FFD7B1">
          <v:shape id="_x0000_i1067" type="#_x0000_t75" style="width:129.75pt;height:33.75pt" o:ole="">
            <v:imagedata r:id="rId91" o:title=""/>
          </v:shape>
          <o:OLEObject Type="Embed" ProgID="Equation.DSMT4" ShapeID="_x0000_i1067" DrawAspect="Content" ObjectID="_1764520873" r:id="rId92"/>
        </w:object>
      </w:r>
    </w:p>
    <w:p w14:paraId="5148014D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320" w:dyaOrig="673" w14:anchorId="190285DB">
          <v:shape id="_x0000_i1068" type="#_x0000_t75" style="width:116.25pt;height:33.75pt" o:ole="">
            <v:imagedata r:id="rId93" o:title=""/>
          </v:shape>
          <o:OLEObject Type="Embed" ProgID="Equation.DSMT4" ShapeID="_x0000_i1068" DrawAspect="Content" ObjectID="_1764520874" r:id="rId9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10D5F342">
          <v:shape id="_x0000_i1069" type="#_x0000_t75" style="width:129.75pt;height:33.75pt" o:ole="">
            <v:imagedata r:id="rId95" o:title=""/>
          </v:shape>
          <o:OLEObject Type="Embed" ProgID="Equation.DSMT4" ShapeID="_x0000_i1069" DrawAspect="Content" ObjectID="_1764520875" r:id="rId96"/>
        </w:object>
      </w:r>
    </w:p>
    <w:p w14:paraId="5266BC04" w14:textId="77777777" w:rsidR="00653533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17.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con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theo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thẳng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đứng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trong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quá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trình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lò xo có chiều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biến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thiên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từ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16cm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đến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26cm.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Biên độ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 là</w:t>
      </w:r>
    </w:p>
    <w:p w14:paraId="4A47C583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10cm.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2cm.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5cm.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4cm.</w:t>
      </w:r>
    </w:p>
    <w:p w14:paraId="3E71072F" w14:textId="77777777" w:rsidR="00653533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18.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Gọi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911" w:dyaOrig="374" w14:anchorId="7AE1F680">
          <v:shape id="_x0000_i1070" type="#_x0000_t75" style="width:45.75pt;height:18.75pt" o:ole="">
            <v:imagedata r:id="rId97" o:title=""/>
          </v:shape>
          <o:OLEObject Type="Embed" ProgID="Equation.DSMT4" ShapeID="_x0000_i1070" DrawAspect="Content" ObjectID="_1764520876" r:id="rId98"/>
        </w:object>
      </w:r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lượt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vận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truyền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cơ</w:t>
      </w:r>
      <w:r w:rsidRPr="00CC220C">
        <w:rPr>
          <w:color w:val="000000"/>
          <w:kern w:val="2"/>
          <w:sz w:val="24"/>
          <w:szCs w:val="22"/>
        </w:rPr>
        <w:t xml:space="preserve"> trong </w:t>
      </w:r>
      <w:r w:rsidRPr="00CC220C">
        <w:rPr>
          <w:rFonts w:hint="default"/>
          <w:color w:val="000000"/>
          <w:kern w:val="2"/>
          <w:sz w:val="24"/>
          <w:szCs w:val="22"/>
        </w:rPr>
        <w:t>các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môi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trường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rắn</w:t>
      </w:r>
      <w:r w:rsidRPr="00CC220C">
        <w:rPr>
          <w:color w:val="000000"/>
          <w:kern w:val="2"/>
          <w:sz w:val="24"/>
          <w:szCs w:val="22"/>
        </w:rPr>
        <w:t xml:space="preserve">, </w:t>
      </w:r>
      <w:r w:rsidRPr="00CC220C">
        <w:rPr>
          <w:rFonts w:hint="default"/>
          <w:color w:val="000000"/>
          <w:kern w:val="2"/>
          <w:sz w:val="24"/>
          <w:szCs w:val="22"/>
        </w:rPr>
        <w:t>lỏng</w:t>
      </w:r>
      <w:r w:rsidRPr="00CC220C">
        <w:rPr>
          <w:color w:val="000000"/>
          <w:kern w:val="2"/>
          <w:sz w:val="24"/>
          <w:szCs w:val="22"/>
        </w:rPr>
        <w:t xml:space="preserve">, </w:t>
      </w:r>
      <w:r w:rsidRPr="00CC220C">
        <w:rPr>
          <w:rFonts w:hint="default"/>
          <w:color w:val="000000"/>
          <w:kern w:val="2"/>
          <w:sz w:val="24"/>
          <w:szCs w:val="22"/>
        </w:rPr>
        <w:t>khí</w:t>
      </w:r>
      <w:r w:rsidRPr="00CC220C">
        <w:rPr>
          <w:color w:val="000000"/>
          <w:kern w:val="2"/>
          <w:sz w:val="24"/>
          <w:szCs w:val="22"/>
        </w:rPr>
        <w:t xml:space="preserve">. </w:t>
      </w:r>
      <w:r w:rsidRPr="00CC220C">
        <w:rPr>
          <w:rFonts w:hint="default"/>
          <w:color w:val="000000"/>
          <w:kern w:val="2"/>
          <w:sz w:val="24"/>
          <w:szCs w:val="22"/>
        </w:rPr>
        <w:t>Kết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luận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đúng là</w:t>
      </w:r>
    </w:p>
    <w:p w14:paraId="112D72B0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49BA904C">
          <v:shape id="_x0000_i1071" type="#_x0000_t75" style="width:60.75pt;height:18.75pt" o:ole="">
            <v:imagedata r:id="rId99" o:title=""/>
          </v:shape>
          <o:OLEObject Type="Embed" ProgID="Equation.DSMT4" ShapeID="_x0000_i1071" DrawAspect="Content" ObjectID="_1764520877" r:id="rId10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153EA0EF">
          <v:shape id="_x0000_i1072" type="#_x0000_t75" style="width:60.75pt;height:18.75pt" o:ole="">
            <v:imagedata r:id="rId101" o:title=""/>
          </v:shape>
          <o:OLEObject Type="Embed" ProgID="Equation.DSMT4" ShapeID="_x0000_i1072" DrawAspect="Content" ObjectID="_1764520878" r:id="rId10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1EB0A4D4">
          <v:shape id="_x0000_i1073" type="#_x0000_t75" style="width:60.75pt;height:18.75pt" o:ole="">
            <v:imagedata r:id="rId103" o:title=""/>
          </v:shape>
          <o:OLEObject Type="Embed" ProgID="Equation.DSMT4" ShapeID="_x0000_i1073" DrawAspect="Content" ObjectID="_1764520879" r:id="rId10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79B00EBC">
          <v:shape id="_x0000_i1074" type="#_x0000_t75" style="width:60.75pt;height:18.75pt" o:ole="">
            <v:imagedata r:id="rId105" o:title=""/>
          </v:shape>
          <o:OLEObject Type="Embed" ProgID="Equation.DSMT4" ShapeID="_x0000_i1074" DrawAspect="Content" ObjectID="_1764520880" r:id="rId106"/>
        </w:object>
      </w:r>
    </w:p>
    <w:p w14:paraId="3C23172F" w14:textId="77777777" w:rsidR="005C0557" w:rsidRDefault="005C0557" w:rsidP="00765E02">
      <w:pPr>
        <w:pStyle w:val="BodyText"/>
        <w:tabs>
          <w:tab w:val="left" w:pos="426"/>
        </w:tabs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2A432E4A" w14:textId="77777777" w:rsidR="005C0557" w:rsidRDefault="005C0557" w:rsidP="00765E02">
      <w:pPr>
        <w:pStyle w:val="BodyText"/>
        <w:tabs>
          <w:tab w:val="left" w:pos="426"/>
        </w:tabs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1891EB81" w14:textId="77777777" w:rsidR="005C0557" w:rsidRDefault="005C0557" w:rsidP="00765E02">
      <w:pPr>
        <w:pStyle w:val="BodyText"/>
        <w:tabs>
          <w:tab w:val="left" w:pos="426"/>
        </w:tabs>
        <w:spacing w:before="60"/>
        <w:rPr>
          <w:rFonts w:ascii="Times New Roman" w:eastAsia="Times New Roman" w:hAnsi="Times New Roman"/>
          <w:b/>
          <w:sz w:val="24"/>
          <w:szCs w:val="26"/>
        </w:rPr>
      </w:pPr>
    </w:p>
    <w:p w14:paraId="179590E6" w14:textId="6E539BEE" w:rsidR="00653533" w:rsidRDefault="00000000" w:rsidP="00765E02">
      <w:pPr>
        <w:pStyle w:val="BodyText"/>
        <w:tabs>
          <w:tab w:val="left" w:pos="426"/>
        </w:tabs>
        <w:spacing w:before="60"/>
        <w:rPr>
          <w:rFonts w:ascii="Times New Roman" w:hAnsi="Times New Roman"/>
          <w:color w:val="000000"/>
          <w:kern w:val="2"/>
          <w:sz w:val="24"/>
        </w:rPr>
      </w:pPr>
      <w:r w:rsidRPr="00B520DD">
        <w:rPr>
          <w:rFonts w:ascii="Times New Roman" w:eastAsia="Times New Roman" w:hAnsi="Times New Roman"/>
          <w:b/>
          <w:sz w:val="24"/>
          <w:szCs w:val="26"/>
        </w:rPr>
        <w:lastRenderedPageBreak/>
        <w:t xml:space="preserve">Câu 19. </w:t>
      </w:r>
      <w:r w:rsidRPr="00CC220C">
        <w:rPr>
          <w:rFonts w:ascii="Times New Roman" w:hAnsi="Times New Roman"/>
          <w:color w:val="000000"/>
          <w:kern w:val="2"/>
          <w:sz w:val="24"/>
        </w:rPr>
        <w:t>Khi nói về sóng âm, phát biểu nào sau đây là sai?</w:t>
      </w:r>
    </w:p>
    <w:p w14:paraId="5FE47B8E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765E02">
        <w:rPr>
          <w:color w:val="000000"/>
          <w:kern w:val="2"/>
        </w:rPr>
        <w:t>Sóng siêu âm truyền được trong chân không.</w:t>
      </w:r>
    </w:p>
    <w:p w14:paraId="5B64D2AC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765E02">
        <w:rPr>
          <w:color w:val="000000"/>
          <w:kern w:val="2"/>
        </w:rPr>
        <w:t>Sóng cơ có tần số lớn hơn 20000Hz gọi là sóng siêu âm.</w:t>
      </w:r>
    </w:p>
    <w:p w14:paraId="45F2F364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</w:rPr>
        <w:t>Sóng hạ âm không truyền được trong chân không.</w:t>
      </w:r>
    </w:p>
    <w:p w14:paraId="1470142E" w14:textId="77777777" w:rsidR="00653533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</w:rPr>
        <w:t>Sóng cơ có tần số nhỏ hơn 16Hz gọi là sóng hạ âm.</w:t>
      </w:r>
    </w:p>
    <w:p w14:paraId="2AC2DBD0" w14:textId="77777777" w:rsidR="00653533" w:rsidRPr="00CC220C" w:rsidRDefault="00000000" w:rsidP="00ED67F0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r w:rsidRPr="00B520DD">
        <w:rPr>
          <w:rFonts w:eastAsia="Times New Roman"/>
          <w:b/>
          <w:sz w:val="24"/>
          <w:szCs w:val="26"/>
        </w:rPr>
        <w:t xml:space="preserve">Câu 20. </w: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 xml:space="preserve">Ở mặt nước có hai nguồn sóng dao động theo phương vuông góc với mặt nước, có cùng phương trình </w:t>
      </w:r>
      <w:r>
        <w:rPr>
          <w:color w:val="000000"/>
          <w:position w:val="-6"/>
          <w:lang w:val="pt-BR"/>
        </w:rPr>
        <w:object w:dxaOrig="1239" w:dyaOrig="286" w14:anchorId="72324B90">
          <v:shape id="_x0000_i1075" type="#_x0000_t75" style="width:62.25pt;height:14.25pt" o:ole="">
            <v:imagedata r:id="rId107" o:title=""/>
          </v:shape>
          <o:OLEObject Type="Embed" ProgID="Equation.DSMT4" ShapeID="_x0000_i1075" DrawAspect="Content" ObjectID="_1764520881" r:id="rId108"/>
        </w:objec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>. Trong miền gặp nhau của hai sóng, những điểm mà ở đó các phần tử nước dao động với biên độ cực đại sẽ có hiệu đường đi của sóng từ hai nguồn đến đó bằng</w:t>
      </w:r>
    </w:p>
    <w:p w14:paraId="10778FC2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bước sóng.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nửa bước sóng.</w:t>
      </w:r>
    </w:p>
    <w:p w14:paraId="55D2CD1B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nửa bước sóng.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bước sóng.</w:t>
      </w:r>
    </w:p>
    <w:p w14:paraId="13137787" w14:textId="77777777" w:rsidR="00653533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21. </w:t>
      </w:r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nào</w:t>
      </w:r>
      <w:r w:rsidRPr="00CC220C">
        <w:rPr>
          <w:color w:val="000000"/>
          <w:kern w:val="2"/>
          <w:sz w:val="24"/>
          <w:szCs w:val="22"/>
        </w:rPr>
        <w:t xml:space="preserve"> sau </w:t>
      </w:r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dùng để tính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cường độ dòng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dụng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chỉ có điện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trở</w:t>
      </w:r>
      <w:r w:rsidRPr="00CC220C">
        <w:rPr>
          <w:color w:val="000000"/>
          <w:kern w:val="2"/>
          <w:sz w:val="24"/>
          <w:szCs w:val="22"/>
        </w:rPr>
        <w:t xml:space="preserve"> ( R) </w:t>
      </w:r>
      <w:r w:rsidRPr="00CC220C">
        <w:rPr>
          <w:rFonts w:hint="default"/>
          <w:color w:val="000000"/>
          <w:kern w:val="2"/>
          <w:sz w:val="24"/>
          <w:szCs w:val="22"/>
        </w:rPr>
        <w:t>và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cuộn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dây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thuần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cảm có độ tự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cảm</w:t>
      </w:r>
      <w:r w:rsidRPr="00CC220C">
        <w:rPr>
          <w:color w:val="000000"/>
          <w:kern w:val="2"/>
          <w:sz w:val="24"/>
          <w:szCs w:val="22"/>
        </w:rPr>
        <w:t xml:space="preserve"> (L)  </w:t>
      </w:r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tiếp?</w:t>
      </w:r>
    </w:p>
    <w:p w14:paraId="6CDD2D0A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0E89CA87">
          <v:shape id="_x0000_i1076" type="#_x0000_t75" style="width:86.25pt;height:40.5pt" o:ole="">
            <v:imagedata r:id="rId109" o:title=""/>
          </v:shape>
          <o:OLEObject Type="Embed" ProgID="Equation.DSMT4" ShapeID="_x0000_i1076" DrawAspect="Content" ObjectID="_1764520882" r:id="rId11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6"/>
          <w:sz w:val="20"/>
          <w:szCs w:val="20"/>
        </w:rPr>
        <w:object w:dxaOrig="1500" w:dyaOrig="735" w14:anchorId="572B5038">
          <v:shape id="_x0000_i1077" type="#_x0000_t75" style="width:75pt;height:36.75pt" o:ole="">
            <v:imagedata r:id="rId111" o:title=""/>
          </v:shape>
          <o:OLEObject Type="Embed" ProgID="Equation.DSMT4" ShapeID="_x0000_i1077" DrawAspect="Content" ObjectID="_1764520883" r:id="rId11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33B15082">
          <v:shape id="_x0000_i1078" type="#_x0000_t75" style="width:86.25pt;height:40.5pt" o:ole="">
            <v:imagedata r:id="rId113" o:title=""/>
          </v:shape>
          <o:OLEObject Type="Embed" ProgID="Equation.DSMT4" ShapeID="_x0000_i1078" DrawAspect="Content" ObjectID="_1764520884" r:id="rId11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335" w:dyaOrig="688" w14:anchorId="346A4EBD">
          <v:shape id="_x0000_i1079" type="#_x0000_t75" style="width:66.75pt;height:34.5pt" o:ole="">
            <v:imagedata r:id="rId115" o:title=""/>
          </v:shape>
          <o:OLEObject Type="Embed" ProgID="Equation.DSMT4" ShapeID="_x0000_i1079" DrawAspect="Content" ObjectID="_1764520885" r:id="rId116"/>
        </w:object>
      </w:r>
    </w:p>
    <w:p w14:paraId="7C15BEE8" w14:textId="77777777" w:rsidR="00653533" w:rsidRPr="00CC220C" w:rsidRDefault="00000000" w:rsidP="00ED67F0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22.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Con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nặng có khối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lượng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m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lò xo có độ cứng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k,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với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chu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kỳ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đúng</w:t>
      </w:r>
      <w:r w:rsidRPr="00CC220C">
        <w:rPr>
          <w:rFonts w:eastAsia="Arial Unicode MS"/>
          <w:color w:val="000000"/>
          <w:kern w:val="2"/>
          <w:sz w:val="24"/>
          <w:szCs w:val="22"/>
        </w:rPr>
        <w:t>.</w:t>
      </w:r>
    </w:p>
    <w:p w14:paraId="6949C83C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5" w:dyaOrig="706" w14:anchorId="6D5B7562">
          <v:shape id="_x0000_i1080" type="#_x0000_t75" style="width:57pt;height:35.25pt" o:ole="">
            <v:imagedata r:id="rId117" o:title=""/>
          </v:shape>
          <o:OLEObject Type="Embed" ProgID="Equation.DSMT4" ShapeID="_x0000_i1080" DrawAspect="Content" ObjectID="_1764520886" r:id="rId118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9" w:dyaOrig="706" w14:anchorId="68B330CD">
          <v:shape id="_x0000_i1081" type="#_x0000_t75" style="width:57pt;height:35.25pt" o:ole="">
            <v:imagedata r:id="rId119" o:title=""/>
          </v:shape>
          <o:OLEObject Type="Embed" ProgID="Equation.DSMT4" ShapeID="_x0000_i1081" DrawAspect="Content" ObjectID="_1764520887" r:id="rId120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3D642095">
          <v:shape id="_x0000_i1082" type="#_x0000_t75" style="width:57pt;height:35.25pt" o:ole="">
            <v:imagedata r:id="rId121" o:title=""/>
          </v:shape>
          <o:OLEObject Type="Embed" ProgID="Equation.DSMT4" ShapeID="_x0000_i1082" DrawAspect="Content" ObjectID="_1764520888" r:id="rId122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4542D47D">
          <v:shape id="_x0000_i1083" type="#_x0000_t75" style="width:57pt;height:35.25pt" o:ole="">
            <v:imagedata r:id="rId123" o:title=""/>
          </v:shape>
          <o:OLEObject Type="Embed" ProgID="Equation.DSMT4" ShapeID="_x0000_i1083" DrawAspect="Content" ObjectID="_1764520889" r:id="rId124"/>
        </w:object>
      </w:r>
    </w:p>
    <w:p w14:paraId="4E938CAC" w14:textId="77777777" w:rsidR="00653533" w:rsidRDefault="00000000" w:rsidP="0085649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r w:rsidRPr="00B520DD">
        <w:rPr>
          <w:rFonts w:eastAsia="Times New Roman"/>
          <w:b/>
          <w:sz w:val="24"/>
          <w:szCs w:val="26"/>
        </w:rPr>
        <w:t xml:space="preserve">Câu 23. </w:t>
      </w:r>
      <w:r w:rsidRPr="00CC220C">
        <w:rPr>
          <w:rFonts w:hint="default"/>
          <w:color w:val="000000"/>
          <w:kern w:val="2"/>
          <w:sz w:val="24"/>
          <w:szCs w:val="22"/>
          <w:lang w:val="it-IT"/>
        </w:rPr>
        <w:t>Trong quá trình truyền tải điện năng, biện pháp giảm hao phí trên đường dây tải điện được sử dụng chủ yếu hiện nay là</w:t>
      </w:r>
    </w:p>
    <w:p w14:paraId="4A5813D4" w14:textId="048BF433" w:rsidR="00653533" w:rsidRDefault="00000000" w:rsidP="005C05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điện áp trước khi truyền tải.</w:t>
      </w:r>
      <w:r w:rsidR="005C0557">
        <w:tab/>
      </w:r>
      <w:r w:rsidR="005C0557">
        <w:tab/>
      </w:r>
      <w:r w:rsidR="005C0557"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tiết diện dây.</w:t>
      </w:r>
    </w:p>
    <w:p w14:paraId="2E4C79FB" w14:textId="678B92EA" w:rsidR="00653533" w:rsidRDefault="00000000" w:rsidP="005C0557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chiều dài đường dây.</w:t>
      </w:r>
      <w:r w:rsidR="005C0557">
        <w:tab/>
      </w:r>
      <w:r w:rsidR="005C0557">
        <w:tab/>
      </w:r>
      <w:r w:rsidR="005C0557">
        <w:tab/>
      </w:r>
      <w:r w:rsidR="005C0557">
        <w:tab/>
      </w:r>
      <w:r>
        <w:rPr>
          <w:b/>
        </w:rPr>
        <w:t>D.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công suất truyền tải.</w:t>
      </w:r>
    </w:p>
    <w:p w14:paraId="46F04CA1" w14:textId="77777777" w:rsidR="00653533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hint="default"/>
          <w:color w:val="000000"/>
          <w:kern w:val="2"/>
          <w:sz w:val="24"/>
          <w:szCs w:val="22"/>
          <w:lang w:val="it-IT"/>
        </w:rPr>
      </w:pPr>
      <w:r w:rsidRPr="00B520DD">
        <w:rPr>
          <w:rFonts w:eastAsia="Times New Roman"/>
          <w:b/>
          <w:sz w:val="24"/>
          <w:szCs w:val="26"/>
        </w:rPr>
        <w:t xml:space="preserve">Câu 24. </w:t>
      </w:r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áp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r w:rsidRPr="00CC220C">
        <w:rPr>
          <w:color w:val="000000"/>
          <w:kern w:val="2"/>
          <w:sz w:val="24"/>
          <w:szCs w:val="22"/>
        </w:rPr>
        <w:t xml:space="preserve"> hai </w:t>
      </w:r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 xml:space="preserve">mạch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28"/>
        </w:rPr>
        <w:object w:dxaOrig="2680" w:dyaOrig="673" w14:anchorId="2FDE8984">
          <v:shape id="_x0000_i1084" type="#_x0000_t75" style="width:134.25pt;height:33.75pt" o:ole="">
            <v:imagedata r:id="rId125" o:title=""/>
          </v:shape>
          <o:OLEObject Type="Embed" ProgID="Equation.DSMT4" ShapeID="_x0000_i1084" DrawAspect="Content" ObjectID="_1764520890" r:id="rId126"/>
        </w:object>
      </w:r>
      <w:r w:rsidRPr="00CC220C">
        <w:rPr>
          <w:color w:val="000000"/>
          <w:kern w:val="2"/>
          <w:sz w:val="24"/>
          <w:szCs w:val="22"/>
        </w:rPr>
        <w:t xml:space="preserve"> (V). </w:t>
      </w:r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áp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dụng là:</w:t>
      </w:r>
    </w:p>
    <w:p w14:paraId="0BB88A0B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05" w:dyaOrig="271" w14:anchorId="074E5916">
          <v:shape id="_x0000_i1085" type="#_x0000_t75" style="width:20.25pt;height:13.5pt" o:ole="">
            <v:imagedata r:id="rId127" o:title=""/>
          </v:shape>
          <o:OLEObject Type="Embed" ProgID="Equation.DSMT4" ShapeID="_x0000_i1085" DrawAspect="Content" ObjectID="_1764520891" r:id="rId128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35" w:dyaOrig="285" w14:anchorId="63BC4315">
          <v:shape id="_x0000_i1086" type="#_x0000_t75" style="width:21.75pt;height:14.25pt" o:ole="">
            <v:imagedata r:id="rId129" o:title=""/>
          </v:shape>
          <o:OLEObject Type="Embed" ProgID="Equation.DSMT4" ShapeID="_x0000_i1086" DrawAspect="Content" ObjectID="_1764520892" r:id="rId130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33" w:dyaOrig="343" w14:anchorId="48666F45">
          <v:shape id="_x0000_i1087" type="#_x0000_t75" style="width:36.75pt;height:17.25pt" o:ole="">
            <v:imagedata r:id="rId131" o:title=""/>
          </v:shape>
          <o:OLEObject Type="Embed" ProgID="Equation.DSMT4" ShapeID="_x0000_i1087" DrawAspect="Content" ObjectID="_1764520893" r:id="rId132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55" w:dyaOrig="271" w14:anchorId="1CC78076">
          <v:shape id="_x0000_i1088" type="#_x0000_t75" style="width:27.75pt;height:13.5pt" o:ole="">
            <v:imagedata r:id="rId133" o:title=""/>
          </v:shape>
          <o:OLEObject Type="Embed" ProgID="Equation.DSMT4" ShapeID="_x0000_i1088" DrawAspect="Content" ObjectID="_1764520894" r:id="rId134"/>
        </w:object>
      </w:r>
      <w:r w:rsidRPr="00CC220C">
        <w:rPr>
          <w:color w:val="000000"/>
          <w:kern w:val="2"/>
          <w:szCs w:val="22"/>
        </w:rPr>
        <w:t>(V)</w:t>
      </w:r>
    </w:p>
    <w:p w14:paraId="41947B66" w14:textId="77777777" w:rsidR="00653533" w:rsidRDefault="00000000" w:rsidP="00765E02">
      <w:pPr>
        <w:pStyle w:val="Normal0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r w:rsidRPr="00B520DD">
        <w:rPr>
          <w:rFonts w:eastAsia="Times New Roman"/>
          <w:b/>
          <w:sz w:val="24"/>
          <w:szCs w:val="26"/>
        </w:rPr>
        <w:t xml:space="preserve">Câu 25.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 90cm có đầu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cố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định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đầu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thực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hiện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 có tần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15Hz (coi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A là nút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).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 độ truyền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 ℓà v = 4,5m/s. Số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nút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bụng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 ℓà bao nhiêu?</w:t>
      </w:r>
    </w:p>
    <w:p w14:paraId="784EC2C1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7 nút, 5 bụng.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6 nút, 6 bụng.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6 nút, 7 bụng.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7 nút, 6 bụng.</w:t>
      </w:r>
    </w:p>
    <w:p w14:paraId="009269FE" w14:textId="77777777" w:rsidR="00653533" w:rsidRDefault="00000000" w:rsidP="00856493">
      <w:pPr>
        <w:pStyle w:val="Normal0"/>
        <w:tabs>
          <w:tab w:val="left" w:pos="280"/>
          <w:tab w:val="left" w:pos="567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26.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mạch điện gồm R = 100</w:t>
      </w:r>
      <w:r>
        <w:rPr>
          <w:color w:val="000000"/>
          <w:position w:val="-4"/>
          <w:lang w:val="nl-NL"/>
        </w:rPr>
        <w:object w:dxaOrig="255" w:dyaOrig="255" w14:anchorId="2C97F2E7">
          <v:shape id="_x0000_i1089" type="#_x0000_t75" style="width:12.75pt;height:12.75pt" o:ole="">
            <v:imagedata r:id="rId135" o:title=""/>
          </v:shape>
          <o:OLEObject Type="Embed" ProgID="Equation.3" ShapeID="_x0000_i1089" DrawAspect="Content" ObjectID="_1764520895" r:id="rId136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, cuộn dây thuần cảm có </w:t>
      </w:r>
      <w:r>
        <w:rPr>
          <w:color w:val="000000"/>
          <w:position w:val="-24"/>
          <w:lang w:val="nl-NL"/>
        </w:rPr>
        <w:object w:dxaOrig="1020" w:dyaOrig="614" w14:anchorId="5C4E5F0F">
          <v:shape id="_x0000_i1090" type="#_x0000_t75" style="width:51pt;height:30.75pt" o:ole="">
            <v:imagedata r:id="rId137" o:title=""/>
          </v:shape>
          <o:OLEObject Type="Embed" ProgID="Equation.DSMT4" ShapeID="_x0000_i1090" DrawAspect="Content" ObjectID="_1764520896" r:id="rId138"/>
        </w:object>
      </w:r>
      <w:r w:rsidRPr="00CC220C">
        <w:rPr>
          <w:color w:val="000000"/>
          <w:kern w:val="2"/>
          <w:position w:val="-4"/>
          <w:sz w:val="24"/>
          <w:szCs w:val="22"/>
          <w:lang w:val="nl-NL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và tụ điện có điện dung </w:t>
      </w:r>
      <w:r>
        <w:rPr>
          <w:color w:val="000000"/>
          <w:position w:val="-24"/>
          <w:lang w:val="nl-NL"/>
        </w:rPr>
        <w:object w:dxaOrig="1240" w:dyaOrig="660" w14:anchorId="45A1A5CE">
          <v:shape id="_x0000_i1091" type="#_x0000_t75" style="width:62.25pt;height:33pt" o:ole="">
            <v:imagedata r:id="rId139" o:title=""/>
          </v:shape>
          <o:OLEObject Type="Embed" ProgID="Equation.DSMT4" ShapeID="_x0000_i1091" DrawAspect="Content" ObjectID="_1764520897" r:id="rId140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mắc nối tiếp. Điện áp xoay chiều đặt vào hai đầu mạch có biểu thức </w:t>
      </w:r>
      <w:r>
        <w:rPr>
          <w:color w:val="000000"/>
          <w:position w:val="-24"/>
          <w:lang w:val="nl-NL"/>
        </w:rPr>
        <w:object w:dxaOrig="2520" w:dyaOrig="614" w14:anchorId="6562A421">
          <v:shape id="_x0000_i1092" type="#_x0000_t75" style="width:126pt;height:30.75pt" o:ole="">
            <v:imagedata r:id="rId141" o:title=""/>
          </v:shape>
          <o:OLEObject Type="Embed" ProgID="Equation.DSMT4" ShapeID="_x0000_i1092" DrawAspect="Content" ObjectID="_1764520898" r:id="rId142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Biểu thức cường độ dòng điện qua mạch là:</w:t>
      </w:r>
    </w:p>
    <w:p w14:paraId="0BF8DCC4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143F6D18">
          <v:shape id="_x0000_i1093" type="#_x0000_t75" style="width:114.75pt;height:30.75pt" o:ole="">
            <v:imagedata r:id="rId143" o:title=""/>
          </v:shape>
          <o:OLEObject Type="Embed" ProgID="Equation.DSMT4" ShapeID="_x0000_i1093" DrawAspect="Content" ObjectID="_1764520899" r:id="rId14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6048E2CC">
          <v:shape id="_x0000_i1094" type="#_x0000_t75" style="width:114.75pt;height:30.75pt" o:ole="">
            <v:imagedata r:id="rId145" o:title=""/>
          </v:shape>
          <o:OLEObject Type="Embed" ProgID="Equation.DSMT4" ShapeID="_x0000_i1094" DrawAspect="Content" ObjectID="_1764520900" r:id="rId146"/>
        </w:object>
      </w:r>
    </w:p>
    <w:p w14:paraId="6539F41D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39" w:dyaOrig="614" w14:anchorId="673184F9">
          <v:shape id="_x0000_i1095" type="#_x0000_t75" style="width:107.25pt;height:30.75pt" o:ole="">
            <v:imagedata r:id="rId147" o:title=""/>
          </v:shape>
          <o:OLEObject Type="Embed" ProgID="Equation.DSMT4" ShapeID="_x0000_i1095" DrawAspect="Content" ObjectID="_1764520901" r:id="rId14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90" w:dyaOrig="615" w14:anchorId="71C72EA1">
          <v:shape id="_x0000_i1096" type="#_x0000_t75" style="width:109.5pt;height:30.75pt" o:ole="">
            <v:imagedata r:id="rId149" o:title=""/>
          </v:shape>
          <o:OLEObject Type="Embed" ProgID="Equation.DSMT4" ShapeID="_x0000_i1096" DrawAspect="Content" ObjectID="_1764520902" r:id="rId150"/>
        </w:object>
      </w:r>
    </w:p>
    <w:p w14:paraId="7B56E89E" w14:textId="77777777" w:rsidR="00653533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27.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thí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nghiệm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giao thoa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người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ta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tạo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ra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hai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nguồn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đồng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pha,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 Hz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 độ. Trên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ta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thấy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hai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dao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liên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cách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nhau 4 cm. 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 độ truyền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 là</w:t>
      </w:r>
    </w:p>
    <w:p w14:paraId="5026E318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1,2 m/s</w:t>
      </w:r>
      <w:r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0,3m/s.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0,6 m/s.</w:t>
      </w:r>
      <w:r w:rsidRPr="00CC220C">
        <w:rPr>
          <w:color w:val="000000"/>
          <w:kern w:val="2"/>
          <w:szCs w:val="22"/>
        </w:rPr>
        <w:t xml:space="preserve"> 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2,4 m/s.</w:t>
      </w:r>
    </w:p>
    <w:p w14:paraId="61C46B8F" w14:textId="77777777" w:rsidR="005C0557" w:rsidRDefault="005C0557" w:rsidP="00ED67F0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285A2551" w14:textId="77777777" w:rsidR="005C0557" w:rsidRDefault="005C0557" w:rsidP="00ED67F0">
      <w:pPr>
        <w:pStyle w:val="Normal0"/>
        <w:spacing w:before="60"/>
        <w:rPr>
          <w:rFonts w:eastAsia="Times New Roman" w:hint="default"/>
          <w:b/>
          <w:sz w:val="24"/>
          <w:szCs w:val="26"/>
        </w:rPr>
      </w:pPr>
    </w:p>
    <w:p w14:paraId="7EE2E68F" w14:textId="6AAE851F" w:rsidR="00653533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lastRenderedPageBreak/>
        <w:t xml:space="preserve">Câu 28. </w:t>
      </w:r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r w:rsidRPr="00CC220C">
        <w:rPr>
          <w:color w:val="000000"/>
          <w:kern w:val="2"/>
          <w:sz w:val="24"/>
          <w:szCs w:val="22"/>
        </w:rPr>
        <w:t xml:space="preserve"> con </w:t>
      </w:r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đơn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quả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cầu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nhỏ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khối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lượng</w:t>
      </w:r>
      <w:r w:rsidRPr="00CC220C">
        <w:rPr>
          <w:color w:val="000000"/>
          <w:kern w:val="2"/>
          <w:sz w:val="24"/>
          <w:szCs w:val="22"/>
        </w:rPr>
        <w:t xml:space="preserve"> m </w:t>
      </w:r>
      <w:r w:rsidRPr="00CC220C">
        <w:rPr>
          <w:rFonts w:hint="default"/>
          <w:color w:val="000000"/>
          <w:kern w:val="2"/>
          <w:sz w:val="24"/>
          <w:szCs w:val="22"/>
        </w:rPr>
        <w:t>được</w:t>
      </w:r>
      <w:r w:rsidRPr="00CC220C">
        <w:rPr>
          <w:color w:val="000000"/>
          <w:kern w:val="2"/>
          <w:sz w:val="24"/>
          <w:szCs w:val="22"/>
        </w:rPr>
        <w:t xml:space="preserve"> treo </w:t>
      </w:r>
      <w:r w:rsidRPr="00CC220C">
        <w:rPr>
          <w:rFonts w:hint="default"/>
          <w:color w:val="000000"/>
          <w:kern w:val="2"/>
          <w:sz w:val="24"/>
          <w:szCs w:val="22"/>
        </w:rPr>
        <w:t>vào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</w:t>
      </w:r>
      <w:r w:rsidR="00AA40B7">
        <w:rPr>
          <w:rFonts w:hint="default"/>
          <w:color w:val="000000"/>
          <w:kern w:val="2"/>
          <w:sz w:val="24"/>
          <w:szCs w:val="22"/>
        </w:rPr>
        <w:t>ợ</w:t>
      </w:r>
      <w:r w:rsidRPr="00CC220C">
        <w:rPr>
          <w:rFonts w:hint="default"/>
          <w:color w:val="000000"/>
          <w:kern w:val="2"/>
          <w:sz w:val="24"/>
          <w:szCs w:val="22"/>
        </w:rPr>
        <w:t>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dây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mềm</w:t>
      </w:r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nhẹ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không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="00AA40B7">
        <w:rPr>
          <w:rFonts w:hint="default"/>
          <w:color w:val="000000"/>
          <w:kern w:val="2"/>
          <w:sz w:val="24"/>
          <w:szCs w:val="22"/>
        </w:rPr>
        <w:t>d</w:t>
      </w:r>
      <w:r w:rsidRPr="00CC220C">
        <w:rPr>
          <w:rFonts w:hint="default"/>
          <w:color w:val="000000"/>
          <w:kern w:val="2"/>
          <w:sz w:val="24"/>
          <w:szCs w:val="22"/>
        </w:rPr>
        <w:t>ãn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="00AA40B7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="00AA40B7">
        <w:rPr>
          <w:rFonts w:hint="default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="00AA40B7">
        <w:rPr>
          <w:rFonts w:hint="default"/>
          <w:color w:val="000000"/>
          <w:kern w:val="2"/>
          <w:sz w:val="24"/>
          <w:szCs w:val="22"/>
        </w:rPr>
        <w:t xml:space="preserve"> là</w:t>
      </w:r>
      <w:r w:rsidRPr="00CC220C">
        <w:rPr>
          <w:color w:val="000000"/>
          <w:kern w:val="2"/>
          <w:sz w:val="24"/>
          <w:szCs w:val="22"/>
        </w:rPr>
        <w:t xml:space="preserve"> 49cm. Con </w:t>
      </w:r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r w:rsidRPr="00CC220C">
        <w:rPr>
          <w:color w:val="000000"/>
          <w:kern w:val="2"/>
          <w:sz w:val="24"/>
          <w:szCs w:val="22"/>
        </w:rPr>
        <w:t xml:space="preserve"> dao </w:t>
      </w:r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hoà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tại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 xml:space="preserve">nơi có </w:t>
      </w:r>
      <w:r w:rsidRPr="00CC220C">
        <w:rPr>
          <w:color w:val="000000"/>
          <w:kern w:val="2"/>
          <w:sz w:val="24"/>
          <w:szCs w:val="22"/>
        </w:rPr>
        <w:t xml:space="preserve">gia </w:t>
      </w:r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trọng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 xml:space="preserve">trường g. Lấy </w:t>
      </w:r>
      <w:r>
        <w:rPr>
          <w:color w:val="000000"/>
          <w:position w:val="-10"/>
        </w:rPr>
        <w:object w:dxaOrig="707" w:dyaOrig="374" w14:anchorId="0154BF18">
          <v:shape id="_x0000_i1097" type="#_x0000_t75" style="width:35.25pt;height:18.75pt" o:ole="">
            <v:imagedata r:id="rId151" o:title=""/>
          </v:shape>
          <o:OLEObject Type="Embed" ProgID="Equation.DSMT4" ShapeID="_x0000_i1097" DrawAspect="Content" ObjectID="_1764520903" r:id="rId152"/>
        </w:object>
      </w:r>
      <w:r w:rsidRPr="00CC220C">
        <w:rPr>
          <w:color w:val="000000"/>
          <w:kern w:val="2"/>
          <w:sz w:val="24"/>
          <w:szCs w:val="22"/>
        </w:rPr>
        <w:t>(m/s</w:t>
      </w:r>
      <w:r w:rsidRPr="00CC220C">
        <w:rPr>
          <w:color w:val="000000"/>
          <w:kern w:val="2"/>
          <w:sz w:val="24"/>
          <w:szCs w:val="22"/>
          <w:vertAlign w:val="superscript"/>
        </w:rPr>
        <w:t>2</w:t>
      </w:r>
      <w:r w:rsidRPr="00CC220C">
        <w:rPr>
          <w:color w:val="000000"/>
          <w:kern w:val="2"/>
          <w:sz w:val="24"/>
          <w:szCs w:val="22"/>
        </w:rPr>
        <w:t xml:space="preserve">). Chu </w:t>
      </w:r>
      <w:r w:rsidRPr="00CC220C">
        <w:rPr>
          <w:rFonts w:hint="default"/>
          <w:color w:val="000000"/>
          <w:kern w:val="2"/>
          <w:sz w:val="24"/>
          <w:szCs w:val="22"/>
        </w:rPr>
        <w:t>kỳ</w:t>
      </w:r>
      <w:r w:rsidRPr="00CC220C">
        <w:rPr>
          <w:color w:val="000000"/>
          <w:kern w:val="2"/>
          <w:sz w:val="24"/>
          <w:szCs w:val="22"/>
        </w:rPr>
        <w:t xml:space="preserve"> dao </w:t>
      </w:r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r w:rsidRPr="00CC220C">
        <w:rPr>
          <w:color w:val="000000"/>
          <w:kern w:val="2"/>
          <w:sz w:val="24"/>
          <w:szCs w:val="22"/>
        </w:rPr>
        <w:t xml:space="preserve"> con </w:t>
      </w:r>
      <w:r w:rsidRPr="00CC220C">
        <w:rPr>
          <w:rFonts w:hint="default"/>
          <w:color w:val="000000"/>
          <w:kern w:val="2"/>
          <w:sz w:val="24"/>
          <w:szCs w:val="22"/>
        </w:rPr>
        <w:t>lắc là</w:t>
      </w:r>
    </w:p>
    <w:p w14:paraId="61B3E9CB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0,7(s)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1,8(s)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1,4(s)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4,9(s)</w:t>
      </w:r>
    </w:p>
    <w:p w14:paraId="4E1CF5AD" w14:textId="77777777" w:rsidR="00653533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r w:rsidRPr="00B520DD">
        <w:rPr>
          <w:rFonts w:eastAsia="Times New Roman"/>
          <w:b/>
          <w:sz w:val="24"/>
          <w:szCs w:val="26"/>
        </w:rPr>
        <w:t xml:space="preserve">Câu 29. </w:t>
      </w:r>
      <w:r w:rsidRPr="00CC220C">
        <w:rPr>
          <w:rFonts w:hint="default"/>
          <w:color w:val="000000"/>
          <w:kern w:val="2"/>
          <w:sz w:val="24"/>
          <w:szCs w:val="22"/>
        </w:rPr>
        <w:t>Đặt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vào</w:t>
      </w:r>
      <w:r w:rsidRPr="00CC220C">
        <w:rPr>
          <w:color w:val="000000"/>
          <w:kern w:val="2"/>
          <w:sz w:val="24"/>
          <w:szCs w:val="22"/>
        </w:rPr>
        <w:t xml:space="preserve"> hai </w:t>
      </w:r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r w:rsidRPr="00CC220C">
        <w:rPr>
          <w:color w:val="000000"/>
          <w:kern w:val="2"/>
          <w:sz w:val="24"/>
          <w:szCs w:val="22"/>
        </w:rPr>
        <w:t xml:space="preserve"> xoay </w:t>
      </w:r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0"/>
          <w:lang w:val="nl-NL"/>
        </w:rPr>
        <w:object w:dxaOrig="2020" w:dyaOrig="314" w14:anchorId="2B339EB6">
          <v:shape id="_x0000_i1098" type="#_x0000_t75" style="width:101.25pt;height:15.75pt" o:ole="">
            <v:imagedata r:id="rId153" o:title=""/>
          </v:shape>
          <o:OLEObject Type="Embed" ProgID="Equation.DSMT4" ShapeID="_x0000_i1098" DrawAspect="Content" ObjectID="_1764520904" r:id="rId154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thì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r w:rsidRPr="00CC220C">
        <w:rPr>
          <w:color w:val="000000"/>
          <w:kern w:val="2"/>
          <w:sz w:val="24"/>
          <w:szCs w:val="22"/>
        </w:rPr>
        <w:t xml:space="preserve"> qua </w:t>
      </w:r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r>
        <w:rPr>
          <w:color w:val="000000"/>
          <w:position w:val="-24"/>
          <w:lang w:val="nl-NL"/>
        </w:rPr>
        <w:object w:dxaOrig="2139" w:dyaOrig="614" w14:anchorId="765C7F49">
          <v:shape id="_x0000_i1099" type="#_x0000_t75" style="width:107.25pt;height:30.75pt" o:ole="">
            <v:imagedata r:id="rId155" o:title=""/>
          </v:shape>
          <o:OLEObject Type="Embed" ProgID="Equation.DSMT4" ShapeID="_x0000_i1099" DrawAspect="Content" ObjectID="_1764520905" r:id="rId156"/>
        </w:object>
      </w:r>
      <w:r w:rsidRPr="00CC220C">
        <w:rPr>
          <w:rFonts w:hint="default"/>
          <w:color w:val="000000"/>
          <w:kern w:val="2"/>
          <w:sz w:val="24"/>
          <w:szCs w:val="22"/>
        </w:rPr>
        <w:t>. Công suất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tiêu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thụ</w:t>
      </w:r>
      <w:r w:rsidRPr="00CC220C">
        <w:rPr>
          <w:color w:val="000000"/>
          <w:kern w:val="2"/>
          <w:sz w:val="24"/>
          <w:szCs w:val="22"/>
        </w:rPr>
        <w:t xml:space="preserve"> trong </w:t>
      </w:r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r w:rsidRPr="00CC220C">
        <w:rPr>
          <w:color w:val="000000"/>
          <w:kern w:val="2"/>
          <w:sz w:val="24"/>
          <w:szCs w:val="22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</w:rPr>
        <w:t>này là</w:t>
      </w:r>
    </w:p>
    <w:p w14:paraId="4809BB06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P = 120 W.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P =30W.</w:t>
      </w:r>
    </w:p>
    <w:p w14:paraId="3858B277" w14:textId="77777777" w:rsidR="00653533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P =240 W.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P = 50</w:t>
      </w:r>
      <w:r w:rsidRPr="00CC220C">
        <w:rPr>
          <w:color w:val="000000"/>
          <w:kern w:val="2"/>
          <w:szCs w:val="22"/>
        </w:rPr>
        <w:fldChar w:fldCharType="begin"/>
      </w:r>
      <w:r w:rsidRPr="00CC220C">
        <w:rPr>
          <w:color w:val="000000"/>
          <w:kern w:val="2"/>
          <w:szCs w:val="22"/>
        </w:rPr>
        <w:instrText>eq \l(\r(,3))</w:instrText>
      </w:r>
      <w:r>
        <w:rPr>
          <w:color w:val="000000"/>
          <w:kern w:val="2"/>
          <w:szCs w:val="22"/>
        </w:rPr>
        <w:fldChar w:fldCharType="separate"/>
      </w:r>
      <w:r w:rsidRPr="00CC220C">
        <w:rPr>
          <w:color w:val="000000"/>
          <w:kern w:val="2"/>
          <w:szCs w:val="22"/>
        </w:rPr>
        <w:fldChar w:fldCharType="end"/>
      </w:r>
      <w:r w:rsidRPr="00CC220C">
        <w:rPr>
          <w:color w:val="000000"/>
          <w:kern w:val="2"/>
          <w:szCs w:val="22"/>
        </w:rPr>
        <w:t xml:space="preserve"> W.</w:t>
      </w:r>
    </w:p>
    <w:p w14:paraId="3DC35E8A" w14:textId="77777777" w:rsidR="00653533" w:rsidRPr="00856493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r w:rsidRPr="00B520DD">
        <w:rPr>
          <w:rFonts w:eastAsia="Times New Roman"/>
          <w:b/>
          <w:sz w:val="24"/>
          <w:szCs w:val="26"/>
        </w:rPr>
        <w:t xml:space="preserve">Câu 30. </w:t>
      </w:r>
      <w:r w:rsidRPr="00CC220C">
        <w:rPr>
          <w:rFonts w:hint="default"/>
          <w:color w:val="000000"/>
          <w:kern w:val="2"/>
          <w:sz w:val="24"/>
          <w:szCs w:val="24"/>
        </w:rPr>
        <w:t>Đặt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áp</w:t>
      </w:r>
      <w:r w:rsidRPr="00CC220C">
        <w:rPr>
          <w:color w:val="000000"/>
          <w:kern w:val="2"/>
          <w:sz w:val="24"/>
          <w:szCs w:val="24"/>
        </w:rPr>
        <w:t xml:space="preserve"> </w:t>
      </w:r>
      <w:r>
        <w:rPr>
          <w:noProof/>
          <w:color w:val="000000"/>
          <w:position w:val="-10"/>
          <w:szCs w:val="24"/>
        </w:rPr>
        <w:pict w14:anchorId="558C10B0">
          <v:shape id="Picture 5167" o:spid="_x0000_i1100" type="#_x0000_t75" style="width:65.25pt;height:15.75pt;mso-wrap-distance-left:0;mso-wrap-distance-top:0;mso-wrap-distance-right:0;mso-wrap-distance-bottom:0">
            <v:imagedata r:id="rId157" o:title=""/>
          </v:shape>
        </w:pict>
      </w:r>
      <w:r w:rsidRPr="00CC220C">
        <w:rPr>
          <w:color w:val="000000"/>
          <w:kern w:val="2"/>
          <w:sz w:val="24"/>
          <w:szCs w:val="24"/>
        </w:rPr>
        <w:t>(U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không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r w:rsidRPr="00CC220C">
        <w:rPr>
          <w:color w:val="000000"/>
          <w:kern w:val="2"/>
          <w:sz w:val="24"/>
          <w:szCs w:val="24"/>
        </w:rPr>
        <w:t xml:space="preserve">, f thay </w:t>
      </w:r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được</w:t>
      </w:r>
      <w:r w:rsidRPr="00CC220C">
        <w:rPr>
          <w:color w:val="000000"/>
          <w:kern w:val="2"/>
          <w:sz w:val="24"/>
          <w:szCs w:val="24"/>
        </w:rPr>
        <w:t xml:space="preserve">) </w:t>
      </w:r>
      <w:r w:rsidRPr="00CC220C">
        <w:rPr>
          <w:rFonts w:hint="default"/>
          <w:color w:val="000000"/>
          <w:kern w:val="2"/>
          <w:sz w:val="24"/>
          <w:szCs w:val="24"/>
        </w:rPr>
        <w:t>vào</w:t>
      </w:r>
      <w:r w:rsidRPr="00CC220C">
        <w:rPr>
          <w:color w:val="000000"/>
          <w:kern w:val="2"/>
          <w:sz w:val="24"/>
          <w:szCs w:val="24"/>
        </w:rPr>
        <w:t xml:space="preserve"> hai </w:t>
      </w:r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đoạn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mạch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mắc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nối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tiếp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gồm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cuộn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thuần có độ tự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r w:rsidRPr="00CC220C">
        <w:rPr>
          <w:color w:val="000000"/>
          <w:kern w:val="2"/>
          <w:sz w:val="24"/>
          <w:szCs w:val="24"/>
        </w:rPr>
        <w:t xml:space="preserve"> L, </w:t>
      </w:r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thuần</w:t>
      </w:r>
      <w:r w:rsidRPr="00CC220C">
        <w:rPr>
          <w:color w:val="000000"/>
          <w:kern w:val="2"/>
          <w:sz w:val="24"/>
          <w:szCs w:val="24"/>
        </w:rPr>
        <w:t xml:space="preserve"> R </w:t>
      </w:r>
      <w:r w:rsidRPr="00CC220C">
        <w:rPr>
          <w:rFonts w:hint="default"/>
          <w:color w:val="000000"/>
          <w:kern w:val="2"/>
          <w:sz w:val="24"/>
          <w:szCs w:val="24"/>
        </w:rPr>
        <w:t>và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tụ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điện có điện</w:t>
      </w:r>
      <w:r w:rsidRPr="00CC220C">
        <w:rPr>
          <w:color w:val="000000"/>
          <w:kern w:val="2"/>
          <w:sz w:val="24"/>
          <w:szCs w:val="24"/>
        </w:rPr>
        <w:t xml:space="preserve"> dung C.Khi f = f</w:t>
      </w:r>
      <w:r w:rsidRPr="00CC220C">
        <w:rPr>
          <w:color w:val="000000"/>
          <w:kern w:val="2"/>
          <w:sz w:val="24"/>
          <w:szCs w:val="24"/>
          <w:vertAlign w:val="subscript"/>
        </w:rPr>
        <w:t>1</w:t>
      </w:r>
      <w:r w:rsidRPr="00CC220C">
        <w:rPr>
          <w:color w:val="000000"/>
          <w:kern w:val="2"/>
          <w:sz w:val="24"/>
          <w:szCs w:val="24"/>
        </w:rPr>
        <w:t xml:space="preserve"> = 50 Hz </w:t>
      </w:r>
      <w:r w:rsidRPr="00CC220C">
        <w:rPr>
          <w:rFonts w:hint="default"/>
          <w:color w:val="000000"/>
          <w:kern w:val="2"/>
          <w:sz w:val="24"/>
          <w:szCs w:val="24"/>
        </w:rPr>
        <w:t>hoặc</w:t>
      </w:r>
      <w:r w:rsidRPr="00CC220C">
        <w:rPr>
          <w:color w:val="000000"/>
          <w:kern w:val="2"/>
          <w:sz w:val="24"/>
          <w:szCs w:val="24"/>
        </w:rPr>
        <w:t xml:space="preserve"> f = f</w:t>
      </w:r>
      <w:r w:rsidRPr="00CC220C">
        <w:rPr>
          <w:color w:val="000000"/>
          <w:kern w:val="2"/>
          <w:sz w:val="24"/>
          <w:szCs w:val="24"/>
          <w:vertAlign w:val="subscript"/>
        </w:rPr>
        <w:t>2</w:t>
      </w:r>
      <w:r w:rsidRPr="00CC220C">
        <w:rPr>
          <w:color w:val="000000"/>
          <w:kern w:val="2"/>
          <w:sz w:val="24"/>
          <w:szCs w:val="24"/>
        </w:rPr>
        <w:t xml:space="preserve"> = 60 Hz </w:t>
      </w:r>
      <w:r w:rsidRPr="00CC220C">
        <w:rPr>
          <w:rFonts w:hint="default"/>
          <w:color w:val="000000"/>
          <w:kern w:val="2"/>
          <w:sz w:val="24"/>
          <w:szCs w:val="24"/>
        </w:rPr>
        <w:t>thì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áp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 xml:space="preserve">dụng ở </w:t>
      </w:r>
      <w:r w:rsidRPr="00CC220C">
        <w:rPr>
          <w:color w:val="000000"/>
          <w:kern w:val="2"/>
          <w:sz w:val="24"/>
          <w:szCs w:val="24"/>
        </w:rPr>
        <w:t xml:space="preserve">hai </w:t>
      </w:r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tụ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điện có cùng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giá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r w:rsidRPr="00CC220C">
        <w:rPr>
          <w:color w:val="000000"/>
          <w:kern w:val="2"/>
          <w:sz w:val="24"/>
          <w:szCs w:val="24"/>
        </w:rPr>
        <w:t xml:space="preserve"> 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>. Khi f =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thì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áp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 xml:space="preserve">dụng ở </w:t>
      </w:r>
      <w:r w:rsidRPr="00CC220C">
        <w:rPr>
          <w:color w:val="000000"/>
          <w:kern w:val="2"/>
          <w:sz w:val="24"/>
          <w:szCs w:val="24"/>
        </w:rPr>
        <w:t xml:space="preserve">hai </w:t>
      </w:r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đạt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cực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đại</w:t>
      </w:r>
      <w:r w:rsidRPr="00CC220C">
        <w:rPr>
          <w:color w:val="000000"/>
          <w:kern w:val="2"/>
          <w:sz w:val="24"/>
          <w:szCs w:val="24"/>
        </w:rPr>
        <w:t xml:space="preserve">. </w:t>
      </w:r>
      <w:r w:rsidRPr="00CC220C">
        <w:rPr>
          <w:rFonts w:hint="default"/>
          <w:color w:val="000000"/>
          <w:kern w:val="2"/>
          <w:sz w:val="24"/>
          <w:szCs w:val="24"/>
        </w:rPr>
        <w:t>Giá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r w:rsidRPr="00CC220C">
        <w:rPr>
          <w:color w:val="000000"/>
          <w:kern w:val="2"/>
          <w:sz w:val="24"/>
          <w:szCs w:val="24"/>
        </w:rPr>
        <w:t xml:space="preserve">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gần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giá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nào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nhất</w:t>
      </w:r>
      <w:r w:rsidRPr="00CC220C">
        <w:rPr>
          <w:color w:val="000000"/>
          <w:kern w:val="2"/>
          <w:sz w:val="24"/>
          <w:szCs w:val="24"/>
        </w:rPr>
        <w:t xml:space="preserve"> sau </w:t>
      </w:r>
      <w:r w:rsidRPr="00CC220C">
        <w:rPr>
          <w:rFonts w:hint="default"/>
          <w:color w:val="000000"/>
          <w:kern w:val="2"/>
          <w:sz w:val="24"/>
          <w:szCs w:val="24"/>
        </w:rPr>
        <w:t>đây</w:t>
      </w:r>
      <w:r w:rsidRPr="00CC220C">
        <w:rPr>
          <w:color w:val="000000"/>
          <w:kern w:val="2"/>
          <w:sz w:val="24"/>
          <w:szCs w:val="24"/>
        </w:rPr>
        <w:t>?</w:t>
      </w:r>
    </w:p>
    <w:p w14:paraId="0B0EAFC6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</w:rPr>
        <w:t>68 Hz.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</w:rPr>
        <w:t>74 Hz.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</w:rPr>
        <w:t>70 Hz.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</w:rPr>
        <w:t>62 Hz.</w:t>
      </w:r>
    </w:p>
    <w:p w14:paraId="4D79F806" w14:textId="77777777" w:rsidR="00653533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r w:rsidRPr="00B520DD">
        <w:rPr>
          <w:rFonts w:eastAsia="Times New Roman"/>
          <w:b/>
          <w:sz w:val="24"/>
          <w:szCs w:val="26"/>
        </w:rPr>
        <w:t xml:space="preserve">Câu 31.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Cho hai nguồn sóng kết hợp A và B cùng pha cách nhau một đoạn 7cm dao động với tần số 40Hz, tốc độ truyền sóng là 0,6m/s. Xét điểm M trên mặt chất lỏng trong không gian giao thoa, thuộc đường thẳng By, By vuông góc với AB tại B. Biết tại điểm M là một cực tiểu giao thoa và xa B nhất. Khoảng cách MB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max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gần với giá trị nào nhất.</w:t>
      </w:r>
    </w:p>
    <w:p w14:paraId="5B2CE7C1" w14:textId="77777777" w:rsidR="00653533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 xml:space="preserve">25cm 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20cm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30cm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15cm.</w:t>
      </w:r>
    </w:p>
    <w:p w14:paraId="28BF3D12" w14:textId="77777777" w:rsidR="005C0557" w:rsidRDefault="00000000" w:rsidP="005C0557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4"/>
        </w:rPr>
      </w:pPr>
      <w:r w:rsidRPr="00B520DD">
        <w:rPr>
          <w:rFonts w:eastAsia="Times New Roman"/>
          <w:b/>
          <w:sz w:val="24"/>
          <w:szCs w:val="26"/>
        </w:rPr>
        <w:t xml:space="preserve">Câu 32. </w:t>
      </w:r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r w:rsidRPr="00CC220C">
        <w:rPr>
          <w:color w:val="000000"/>
          <w:kern w:val="2"/>
          <w:sz w:val="24"/>
          <w:szCs w:val="24"/>
        </w:rPr>
        <w:t xml:space="preserve"> con </w:t>
      </w:r>
      <w:r w:rsidRPr="00CC220C">
        <w:rPr>
          <w:rFonts w:hint="default"/>
          <w:color w:val="000000"/>
          <w:kern w:val="2"/>
          <w:sz w:val="24"/>
          <w:szCs w:val="24"/>
        </w:rPr>
        <w:t>lắc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lò</w:t>
      </w:r>
      <w:r w:rsidRPr="00CC220C">
        <w:rPr>
          <w:color w:val="000000"/>
          <w:kern w:val="2"/>
          <w:sz w:val="24"/>
          <w:szCs w:val="24"/>
        </w:rPr>
        <w:t xml:space="preserve"> xo </w:t>
      </w:r>
      <w:r w:rsidRPr="00CC220C">
        <w:rPr>
          <w:rFonts w:hint="default"/>
          <w:color w:val="000000"/>
          <w:kern w:val="2"/>
          <w:sz w:val="24"/>
          <w:szCs w:val="24"/>
        </w:rPr>
        <w:t>nằm</w:t>
      </w:r>
      <w:r w:rsidRPr="00CC220C">
        <w:rPr>
          <w:color w:val="000000"/>
          <w:kern w:val="2"/>
          <w:sz w:val="24"/>
          <w:szCs w:val="24"/>
        </w:rPr>
        <w:t xml:space="preserve"> ngang</w:t>
      </w:r>
      <w:r w:rsidRPr="00CC220C">
        <w:rPr>
          <w:rFonts w:hint="default"/>
          <w:color w:val="000000"/>
          <w:kern w:val="2"/>
          <w:sz w:val="24"/>
          <w:szCs w:val="24"/>
        </w:rPr>
        <w:t xml:space="preserve"> có khối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lượng m = 800g, độ cứng</w:t>
      </w:r>
      <w:r w:rsidRPr="00CC220C">
        <w:rPr>
          <w:color w:val="000000"/>
          <w:kern w:val="2"/>
          <w:sz w:val="24"/>
          <w:szCs w:val="24"/>
        </w:rPr>
        <w:t xml:space="preserve"> k. </w:t>
      </w:r>
      <w:r w:rsidRPr="00CC220C">
        <w:rPr>
          <w:rFonts w:hint="default"/>
          <w:color w:val="000000"/>
          <w:kern w:val="2"/>
          <w:sz w:val="24"/>
          <w:szCs w:val="24"/>
        </w:rPr>
        <w:t>Hình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bên là đồ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thị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biểu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diễn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sự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phụ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thuộc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vận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tốc</w:t>
      </w:r>
      <w:r w:rsidRPr="00CC220C">
        <w:rPr>
          <w:color w:val="000000"/>
          <w:kern w:val="2"/>
          <w:sz w:val="24"/>
          <w:szCs w:val="24"/>
        </w:rPr>
        <w:t xml:space="preserve"> v theo </w:t>
      </w:r>
      <w:r w:rsidRPr="00CC220C">
        <w:rPr>
          <w:rFonts w:hint="default"/>
          <w:color w:val="000000"/>
          <w:kern w:val="2"/>
          <w:sz w:val="24"/>
          <w:szCs w:val="24"/>
        </w:rPr>
        <w:t>thời</w:t>
      </w:r>
      <w:r w:rsidRPr="00CC220C">
        <w:rPr>
          <w:color w:val="000000"/>
          <w:kern w:val="2"/>
          <w:sz w:val="24"/>
          <w:szCs w:val="24"/>
        </w:rPr>
        <w:t xml:space="preserve"> gian t </w:t>
      </w:r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r w:rsidRPr="00CC220C">
        <w:rPr>
          <w:color w:val="000000"/>
          <w:kern w:val="2"/>
          <w:sz w:val="24"/>
          <w:szCs w:val="24"/>
        </w:rPr>
        <w:t xml:space="preserve"> dao </w:t>
      </w:r>
      <w:r w:rsidRPr="00CC220C">
        <w:rPr>
          <w:rFonts w:hint="default"/>
          <w:color w:val="000000"/>
          <w:kern w:val="2"/>
          <w:sz w:val="24"/>
          <w:szCs w:val="24"/>
        </w:rPr>
        <w:t>động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điều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hòa. Độ lớn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lực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đàn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hồi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lò</w:t>
      </w:r>
      <w:r w:rsidRPr="00CC220C">
        <w:rPr>
          <w:color w:val="000000"/>
          <w:kern w:val="2"/>
          <w:sz w:val="24"/>
          <w:szCs w:val="24"/>
        </w:rPr>
        <w:t xml:space="preserve"> xo khi </w:t>
      </w:r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nặng ở vị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trí</w:t>
      </w:r>
      <w:r w:rsidRPr="00CC220C">
        <w:rPr>
          <w:color w:val="000000"/>
          <w:kern w:val="2"/>
          <w:sz w:val="24"/>
          <w:szCs w:val="24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4"/>
        </w:rPr>
        <w:t>biên là:</w:t>
      </w:r>
    </w:p>
    <w:p w14:paraId="3056D12C" w14:textId="640FCDA8" w:rsidR="00653533" w:rsidRPr="005C0557" w:rsidRDefault="00000000" w:rsidP="005C0557">
      <w:pPr>
        <w:pStyle w:val="Normal0"/>
        <w:spacing w:before="60"/>
        <w:jc w:val="both"/>
        <w:rPr>
          <w:rFonts w:ascii="Cambria" w:hAnsi="Cambria" w:hint="default"/>
          <w:noProof/>
          <w:color w:val="000000"/>
          <w:kern w:val="2"/>
          <w:sz w:val="26"/>
          <w:szCs w:val="26"/>
        </w:rPr>
      </w:pPr>
      <w:r>
        <w:rPr>
          <w:rFonts w:ascii="Cambria" w:hAnsi="Cambria" w:hint="default"/>
          <w:noProof/>
          <w:color w:val="FF0000"/>
          <w:sz w:val="26"/>
          <w:szCs w:val="26"/>
        </w:rPr>
        <w:pict w14:anchorId="7969073A">
          <v:shape id="Picture 1482071234" o:spid="_x0000_s1104" type="#_x0000_t75" alt="A picture containing shape&#10;&#10;Description automatically generated" style="position:absolute;left:0;text-align:left;margin-left:0;margin-top:15pt;width:333pt;height:83.45pt;z-index:2;mso-height-percent:0;mso-wrap-distance-left:9pt;mso-wrap-distance-top:0;mso-wrap-distance-right:9pt;mso-wrap-distance-bottom:0;mso-position-horizontal-relative:margin;mso-height-percent:0;mso-height-relative:margin">
            <v:fill rotate="t"/>
            <v:imagedata r:id="rId158" o:title="" croptop="462f" cropbottom="2899f" cropright="1617f"/>
            <w10:wrap type="square" anchorx="margin"/>
          </v:shape>
        </w:pict>
      </w:r>
    </w:p>
    <w:p w14:paraId="0DA34AAC" w14:textId="77777777" w:rsidR="00653533" w:rsidRDefault="00653533" w:rsidP="00D470B4">
      <w:pPr>
        <w:spacing w:before="60"/>
        <w:jc w:val="center"/>
        <w:rPr>
          <w:b/>
          <w:i/>
          <w:szCs w:val="26"/>
        </w:rPr>
      </w:pPr>
    </w:p>
    <w:p w14:paraId="237D6A12" w14:textId="77777777" w:rsidR="005C0557" w:rsidRPr="005C0557" w:rsidRDefault="005C0557" w:rsidP="005C0557">
      <w:pPr>
        <w:rPr>
          <w:szCs w:val="26"/>
        </w:rPr>
      </w:pPr>
    </w:p>
    <w:p w14:paraId="463B53D4" w14:textId="77777777" w:rsidR="005C0557" w:rsidRPr="005C0557" w:rsidRDefault="005C0557" w:rsidP="005C0557">
      <w:pPr>
        <w:rPr>
          <w:szCs w:val="26"/>
        </w:rPr>
      </w:pPr>
    </w:p>
    <w:p w14:paraId="77A6B4BF" w14:textId="77777777" w:rsidR="005C0557" w:rsidRPr="005C0557" w:rsidRDefault="005C0557" w:rsidP="005C0557">
      <w:pPr>
        <w:rPr>
          <w:szCs w:val="26"/>
        </w:rPr>
      </w:pPr>
    </w:p>
    <w:p w14:paraId="7450AFE1" w14:textId="77777777" w:rsidR="005C0557" w:rsidRPr="005C0557" w:rsidRDefault="005C0557" w:rsidP="005C0557">
      <w:pPr>
        <w:rPr>
          <w:szCs w:val="26"/>
        </w:rPr>
      </w:pPr>
    </w:p>
    <w:p w14:paraId="5FAEF392" w14:textId="77777777" w:rsidR="005C0557" w:rsidRPr="005C0557" w:rsidRDefault="005C0557" w:rsidP="005C0557">
      <w:pPr>
        <w:rPr>
          <w:szCs w:val="26"/>
        </w:rPr>
      </w:pPr>
    </w:p>
    <w:p w14:paraId="38963BDE" w14:textId="31E2FE17" w:rsidR="005C0557" w:rsidRPr="005C0557" w:rsidRDefault="005C0557" w:rsidP="005C0557">
      <w:pPr>
        <w:tabs>
          <w:tab w:val="left" w:pos="280"/>
        </w:tabs>
        <w:spacing w:before="60"/>
      </w:pPr>
      <w:r>
        <w:rPr>
          <w:b/>
        </w:rPr>
        <w:t>A.</w:t>
      </w:r>
      <w:r>
        <w:t xml:space="preserve"> </w:t>
      </w:r>
      <w:r w:rsidRPr="00CC220C">
        <w:rPr>
          <w:color w:val="000000"/>
          <w:kern w:val="2"/>
        </w:rPr>
        <w:t>0,16N</w:t>
      </w:r>
      <w:r>
        <w:tab/>
      </w:r>
      <w:r>
        <w:tab/>
      </w:r>
      <w:r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</w:rPr>
        <w:t>0,35</w:t>
      </w:r>
      <w:r>
        <w:rPr>
          <w:color w:val="000000"/>
          <w:kern w:val="2"/>
        </w:rPr>
        <w:t>N</w:t>
      </w:r>
      <w:r>
        <w:rPr>
          <w:color w:val="000000"/>
          <w:kern w:val="2"/>
        </w:rPr>
        <w:tab/>
      </w:r>
      <w:r>
        <w:rPr>
          <w:color w:val="000000"/>
          <w:kern w:val="2"/>
        </w:rPr>
        <w:tab/>
      </w:r>
      <w:r>
        <w:rPr>
          <w:color w:val="000000"/>
          <w:kern w:val="2"/>
        </w:rPr>
        <w:tab/>
      </w:r>
      <w:r w:rsidRPr="005C0557">
        <w:rPr>
          <w:b/>
          <w:bCs/>
          <w:color w:val="000000"/>
          <w:kern w:val="2"/>
        </w:rPr>
        <w:t>C.</w:t>
      </w:r>
      <w:r>
        <w:rPr>
          <w:color w:val="000000"/>
          <w:kern w:val="2"/>
        </w:rPr>
        <w:t xml:space="preserve"> </w:t>
      </w:r>
      <w:r w:rsidRPr="00CC220C">
        <w:rPr>
          <w:color w:val="000000"/>
          <w:kern w:val="2"/>
        </w:rPr>
        <w:t>0,84N</w:t>
      </w:r>
      <w:r>
        <w:tab/>
      </w:r>
      <w:r>
        <w:tab/>
      </w:r>
      <w:r>
        <w:tab/>
      </w:r>
      <w:r>
        <w:rPr>
          <w:b/>
        </w:rPr>
        <w:t>D.</w:t>
      </w:r>
      <w:r>
        <w:t xml:space="preserve"> </w:t>
      </w:r>
      <w:r w:rsidRPr="00CC220C">
        <w:rPr>
          <w:color w:val="000000"/>
          <w:kern w:val="2"/>
        </w:rPr>
        <w:t>1,25N</w:t>
      </w:r>
    </w:p>
    <w:p w14:paraId="76837A87" w14:textId="77777777" w:rsidR="005C0557" w:rsidRPr="00B520DD" w:rsidRDefault="005C0557" w:rsidP="005C0557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1C8DB6CB" w14:textId="77777777" w:rsidR="005C0557" w:rsidRPr="005C0557" w:rsidRDefault="005C0557" w:rsidP="005C0557">
      <w:pPr>
        <w:rPr>
          <w:szCs w:val="26"/>
        </w:rPr>
      </w:pPr>
    </w:p>
    <w:sectPr w:rsidR="005C0557" w:rsidRPr="005C0557" w:rsidSect="007C59D5">
      <w:footerReference w:type="default" r:id="rId15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E912C" w14:textId="77777777" w:rsidR="008B1970" w:rsidRDefault="008B1970">
      <w:r>
        <w:separator/>
      </w:r>
    </w:p>
  </w:endnote>
  <w:endnote w:type="continuationSeparator" w:id="0">
    <w:p w14:paraId="6BDDD0A2" w14:textId="77777777" w:rsidR="008B1970" w:rsidRDefault="008B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2B074" w14:textId="77777777" w:rsidR="007F30A6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004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EDFDFA" w14:textId="77777777" w:rsidR="008B1970" w:rsidRDefault="008B1970">
      <w:r>
        <w:separator/>
      </w:r>
    </w:p>
  </w:footnote>
  <w:footnote w:type="continuationSeparator" w:id="0">
    <w:p w14:paraId="205D0ED5" w14:textId="77777777" w:rsidR="008B1970" w:rsidRDefault="008B19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F30A6"/>
    <w:rsid w:val="005C0557"/>
    <w:rsid w:val="00653533"/>
    <w:rsid w:val="007F30A6"/>
    <w:rsid w:val="008B1970"/>
    <w:rsid w:val="00AA40B7"/>
    <w:rsid w:val="00C9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4"/>
    <o:shapelayout v:ext="edit">
      <o:idmap v:ext="edit" data="1"/>
    </o:shapelayout>
  </w:shapeDefaults>
  <w:decimalSymbol w:val="."/>
  <w:listSeparator w:val=","/>
  <w14:docId w14:val="7F09243F"/>
  <w15:docId w15:val="{EBA6EFDA-7B4A-4408-A9BE-FCB72217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ED67F0"/>
    <w:pPr>
      <w:widowControl w:val="0"/>
    </w:pPr>
    <w:rPr>
      <w:rFonts w:eastAsia="Calibri" w:hint="eastAsia"/>
    </w:rPr>
  </w:style>
  <w:style w:type="paragraph" w:styleId="BodyText">
    <w:name w:val="Body Text"/>
    <w:basedOn w:val="Normal0"/>
    <w:link w:val="BodyTextChar"/>
    <w:rsid w:val="00ED67F0"/>
    <w:pPr>
      <w:jc w:val="both"/>
    </w:pPr>
    <w:rPr>
      <w:rFonts w:ascii="VNI-Times" w:hAnsi="VNI-Times" w:hint="default"/>
      <w:sz w:val="26"/>
      <w:szCs w:val="24"/>
    </w:rPr>
  </w:style>
  <w:style w:type="character" w:customStyle="1" w:styleId="BodyTextChar">
    <w:name w:val="Body Text Char"/>
    <w:link w:val="BodyText"/>
    <w:rsid w:val="00ED67F0"/>
    <w:rPr>
      <w:rFonts w:ascii="VNI-Times" w:eastAsia="Calibri" w:hAnsi="VNI-Times" w:cs="Times New Roman" w:hint="default"/>
      <w:sz w:val="26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footer" Target="footer1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png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8</TotalTime>
  <Pages>4</Pages>
  <Words>1418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9486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16</cp:revision>
  <dcterms:created xsi:type="dcterms:W3CDTF">2016-09-26T10:48:00Z</dcterms:created>
  <dcterms:modified xsi:type="dcterms:W3CDTF">2023-12-19T12:44:00Z</dcterms:modified>
</cp:coreProperties>
</file>